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AF8783" w14:textId="7469BACC" w:rsidR="002D2B28" w:rsidRDefault="008A1275" w:rsidP="00EC7FB3">
      <w:pPr>
        <w:pStyle w:val="Heading1"/>
      </w:pPr>
      <w:bookmarkStart w:id="0" w:name="_Toc263930658"/>
      <w:r w:rsidRPr="00D438F2">
        <w:t>Lesso</w:t>
      </w:r>
      <w:bookmarkEnd w:id="0"/>
      <w:r w:rsidR="00E27F66">
        <w:t>n 5: Consequences of our Lifestyles</w:t>
      </w:r>
    </w:p>
    <w:p w14:paraId="295FEF34" w14:textId="77777777"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103D5F94" wp14:editId="0C0CF4FD">
                <wp:simplePos x="0" y="0"/>
                <wp:positionH relativeFrom="column">
                  <wp:posOffset>4293870</wp:posOffset>
                </wp:positionH>
                <wp:positionV relativeFrom="paragraph">
                  <wp:posOffset>181610</wp:posOffset>
                </wp:positionV>
                <wp:extent cx="1215390" cy="613410"/>
                <wp:effectExtent l="0" t="0" r="16510" b="8890"/>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13410"/>
                        </a:xfrm>
                        <a:prstGeom prst="rect">
                          <a:avLst/>
                        </a:prstGeom>
                        <a:solidFill>
                          <a:schemeClr val="lt1"/>
                        </a:solidFill>
                        <a:ln w="6350">
                          <a:solidFill>
                            <a:prstClr val="black"/>
                          </a:solidFill>
                        </a:ln>
                      </wps:spPr>
                      <wps:txbx>
                        <w:txbxContent>
                          <w:p w14:paraId="0CCA43D1" w14:textId="0FDFB126" w:rsidR="004518D4" w:rsidRDefault="004518D4" w:rsidP="004518D4">
                            <w:r>
                              <w:t>Download PDF of Lesson</w:t>
                            </w:r>
                            <w:r w:rsidR="00E27F66">
                              <w:t xml:space="preserve"> 5</w:t>
                            </w:r>
                            <w:r>
                              <w:t xml:space="preserve">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3D5F94" id="_x0000_t202" coordsize="21600,21600" o:spt="202" path="m,l,21600r21600,l21600,xe">
                <v:stroke joinstyle="miter"/>
                <v:path gradientshapeok="t" o:connecttype="rect"/>
              </v:shapetype>
              <v:shape id="Text Box 1" o:spid="_x0000_s1026" type="#_x0000_t202" style="position:absolute;margin-left:338.1pt;margin-top:14.3pt;width:95.7pt;height:4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" fillcolor="white [3201]" strokeweight=".5pt">
                <v:textbox>
                  <w:txbxContent>
                    <w:p w14:paraId="0CCA43D1" w14:textId="0FDFB126" w:rsidR="004518D4" w:rsidRDefault="004518D4" w:rsidP="004518D4">
                      <w:r>
                        <w:t>Download PDF of Lesson</w:t>
                      </w:r>
                      <w:r w:rsidR="00E27F66">
                        <w:t xml:space="preserve"> 5</w:t>
                      </w:r>
                      <w:r>
                        <w:t xml:space="preserve"> Teacher’s Guide</w:t>
                      </w:r>
                    </w:p>
                  </w:txbxContent>
                </v:textbox>
                <w10:wrap type="square"/>
              </v:shape>
            </w:pict>
          </mc:Fallback>
        </mc:AlternateContent>
      </w:r>
      <w:r w:rsidR="00B71E67" w:rsidRPr="00B71E67">
        <w:rPr>
          <w:color w:val="FF0000"/>
        </w:rPr>
        <w:t xml:space="preserve">Tab 1: </w:t>
      </w:r>
      <w:r w:rsidR="00FB0BBF" w:rsidRPr="008B694A">
        <w:t>Overview</w:t>
      </w:r>
    </w:p>
    <w:p w14:paraId="5669AD75" w14:textId="77777777" w:rsidR="00E27F66" w:rsidRDefault="00E27F66" w:rsidP="00E27F66">
      <w:pPr>
        <w:pStyle w:val="Heading3"/>
        <w:rPr>
          <w:rFonts w:eastAsia="Times New Roman"/>
          <w:b w:val="0"/>
          <w:bCs w:val="0"/>
          <w:sz w:val="22"/>
          <w:szCs w:val="22"/>
        </w:rPr>
      </w:pPr>
      <w:r w:rsidRPr="00F50938">
        <w:rPr>
          <w:rFonts w:eastAsia="Times New Roman"/>
          <w:b w:val="0"/>
          <w:bCs w:val="0"/>
          <w:sz w:val="22"/>
          <w:szCs w:val="22"/>
        </w:rPr>
        <w:t>Students examine ways humans use carbon as individuals and compare how people around the globe use carbon for transportation, food, housing, and electricity.</w:t>
      </w:r>
    </w:p>
    <w:p w14:paraId="22CBD259" w14:textId="77777777" w:rsidR="00B73198" w:rsidRPr="00EC54BE" w:rsidRDefault="00B977E7" w:rsidP="00EC54BE">
      <w:pPr>
        <w:pStyle w:val="Heading3"/>
      </w:pPr>
      <w:r w:rsidRPr="00EC54BE">
        <w:t>Guiding Question</w:t>
      </w:r>
      <w:r w:rsidR="00B73198" w:rsidRPr="00EC54BE">
        <w:t xml:space="preserve"> </w:t>
      </w:r>
    </w:p>
    <w:p w14:paraId="20CB762F" w14:textId="445B3E60" w:rsidR="00E27F66" w:rsidRPr="00BB0E06" w:rsidRDefault="00E27F66" w:rsidP="00E27F66">
      <w:pPr>
        <w:pStyle w:val="List1"/>
        <w:ind w:left="0" w:firstLine="0"/>
      </w:pPr>
      <w:r>
        <w:t>How do we use organic carbon</w:t>
      </w:r>
      <w:r w:rsidR="00CE43E7">
        <w:t xml:space="preserve"> and emit CO</w:t>
      </w:r>
      <w:r w:rsidR="00CE43E7" w:rsidRPr="00CE43E7">
        <w:rPr>
          <w:vertAlign w:val="subscript"/>
        </w:rPr>
        <w:t>2</w:t>
      </w:r>
      <w:r>
        <w:t xml:space="preserve"> in our lives?</w:t>
      </w:r>
    </w:p>
    <w:p w14:paraId="4F7B4AA8" w14:textId="77777777" w:rsidR="00B977E7" w:rsidRDefault="00B977E7" w:rsidP="00EC7FB3">
      <w:pPr>
        <w:pStyle w:val="Heading3"/>
        <w:rPr>
          <w:color w:val="FF0000"/>
        </w:rPr>
      </w:pPr>
      <w:r w:rsidRPr="00D438F2">
        <w:t xml:space="preserve">Activities in this </w:t>
      </w:r>
      <w:r w:rsidR="008A1275" w:rsidRPr="00D438F2">
        <w:t>Lesson</w:t>
      </w:r>
      <w:r w:rsidR="00174185">
        <w:t xml:space="preserve"> </w:t>
      </w:r>
    </w:p>
    <w:p w14:paraId="3193FA1D" w14:textId="77777777" w:rsidR="00E27F66" w:rsidRPr="00260F06" w:rsidRDefault="00E27F66" w:rsidP="00E27F66">
      <w:pPr>
        <w:pStyle w:val="List1"/>
        <w:numPr>
          <w:ilvl w:val="0"/>
          <w:numId w:val="1"/>
        </w:numPr>
        <w:spacing w:after="0"/>
      </w:pPr>
      <w:r w:rsidRPr="00080925">
        <w:t xml:space="preserve">Activity </w:t>
      </w:r>
      <w:r>
        <w:t>5.1: Extreme Makeover: Lifestyle Edition (45 min)</w:t>
      </w:r>
    </w:p>
    <w:p w14:paraId="14EEFEFB" w14:textId="77777777" w:rsidR="00E27F66" w:rsidRPr="00025198" w:rsidRDefault="00E27F66" w:rsidP="00E27F66">
      <w:pPr>
        <w:pStyle w:val="List1"/>
        <w:numPr>
          <w:ilvl w:val="0"/>
          <w:numId w:val="1"/>
        </w:numPr>
        <w:spacing w:after="0"/>
      </w:pPr>
      <w:r w:rsidRPr="00025198">
        <w:t xml:space="preserve">Activity </w:t>
      </w:r>
      <w:r>
        <w:t>5</w:t>
      </w:r>
      <w:r w:rsidRPr="00025198">
        <w:t>.</w:t>
      </w:r>
      <w:r>
        <w:t>2</w:t>
      </w:r>
      <w:r w:rsidRPr="00025198">
        <w:t xml:space="preserve">: </w:t>
      </w:r>
      <w:r>
        <w:t xml:space="preserve">Carbon Emissions Jigsaw (60 </w:t>
      </w:r>
      <w:r w:rsidRPr="00025198">
        <w:t>min)</w:t>
      </w:r>
    </w:p>
    <w:p w14:paraId="2FB8B1DC" w14:textId="77777777" w:rsidR="00E27F66" w:rsidRPr="00080925" w:rsidRDefault="00E27F66" w:rsidP="00E27F66">
      <w:pPr>
        <w:pStyle w:val="List1"/>
        <w:numPr>
          <w:ilvl w:val="0"/>
          <w:numId w:val="1"/>
        </w:numPr>
        <w:spacing w:after="0"/>
      </w:pPr>
      <w:r w:rsidRPr="00025198">
        <w:t xml:space="preserve">Activity </w:t>
      </w:r>
      <w:r w:rsidRPr="00080925">
        <w:t>5.</w:t>
      </w:r>
      <w:r>
        <w:t>3</w:t>
      </w:r>
      <w:r w:rsidRPr="00080925">
        <w:t>: Energy Scenarios (30 min)</w:t>
      </w:r>
    </w:p>
    <w:p w14:paraId="42E6B553" w14:textId="06622DC6" w:rsidR="00E07A5C" w:rsidRPr="00D438F2" w:rsidRDefault="00E27F66" w:rsidP="00E27F66">
      <w:pPr>
        <w:pStyle w:val="List1"/>
        <w:numPr>
          <w:ilvl w:val="0"/>
          <w:numId w:val="1"/>
        </w:numPr>
      </w:pPr>
      <w:r>
        <w:t>Activity 5.4: Strategies for Lowering Carbon Emissions (45 min)</w:t>
      </w:r>
    </w:p>
    <w:p w14:paraId="27C710FD" w14:textId="03F7799E" w:rsidR="00ED775D" w:rsidRPr="00D438F2" w:rsidRDefault="00ED775D" w:rsidP="00ED775D">
      <w:pPr>
        <w:pStyle w:val="Heading3"/>
      </w:pPr>
      <w:r w:rsidRPr="00D438F2">
        <w:t>Unit Map</w:t>
      </w:r>
    </w:p>
    <w:p w14:paraId="1AE3799A" w14:textId="02706F9D" w:rsidR="00ED775D" w:rsidRPr="008C0E16" w:rsidRDefault="009A0B89" w:rsidP="00ED775D">
      <w:pPr>
        <w:rPr>
          <w:color w:val="FF0000"/>
        </w:rPr>
      </w:pPr>
      <w:r>
        <w:rPr>
          <w:noProof/>
        </w:rPr>
        <mc:AlternateContent>
          <mc:Choice Requires="wps">
            <w:drawing>
              <wp:anchor distT="0" distB="0" distL="114300" distR="114300" simplePos="0" relativeHeight="251661312" behindDoc="0" locked="0" layoutInCell="1" allowOverlap="1" wp14:anchorId="402D4B51" wp14:editId="08229336">
                <wp:simplePos x="0" y="0"/>
                <wp:positionH relativeFrom="column">
                  <wp:posOffset>5410200</wp:posOffset>
                </wp:positionH>
                <wp:positionV relativeFrom="paragraph">
                  <wp:posOffset>313055</wp:posOffset>
                </wp:positionV>
                <wp:extent cx="924560" cy="924560"/>
                <wp:effectExtent l="12700" t="12700" r="27940" b="281940"/>
                <wp:wrapNone/>
                <wp:docPr id="3"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38182"/>
                            <a:gd name="adj2" fmla="val 74312"/>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14:paraId="75A30A5E" w14:textId="77777777" w:rsidR="009A0B89" w:rsidRPr="003B3A3C" w:rsidRDefault="009A0B89" w:rsidP="009A0B89">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02D4B51"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426pt;margin-top:24.65pt;width:72.8pt;height:72.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" adj="2553,26851" fillcolor="#5a5a5a [2109]" strokecolor="gray [1629]">
                <v:shadow on="t" opacity="22936f" origin=",.5" offset="0,.63889mm"/>
                <v:textbox>
                  <w:txbxContent>
                    <w:p w14:paraId="75A30A5E" w14:textId="77777777" w:rsidR="009A0B89" w:rsidRPr="003B3A3C" w:rsidRDefault="009A0B89" w:rsidP="009A0B89">
                      <w:pPr>
                        <w:jc w:val="center"/>
                        <w:rPr>
                          <w:color w:val="FFFFFF" w:themeColor="background1"/>
                        </w:rPr>
                      </w:pPr>
                      <w:r w:rsidRPr="003B3A3C">
                        <w:rPr>
                          <w:color w:val="FFFFFF" w:themeColor="background1"/>
                        </w:rPr>
                        <w:t>You are here</w:t>
                      </w:r>
                    </w:p>
                  </w:txbxContent>
                </v:textbox>
              </v:shape>
            </w:pict>
          </mc:Fallback>
        </mc:AlternateContent>
      </w:r>
      <w:r>
        <w:rPr>
          <w:noProof/>
          <w:color w:val="FF0000"/>
        </w:rPr>
        <w:drawing>
          <wp:inline distT="0" distB="0" distL="0" distR="0" wp14:anchorId="35ECD998" wp14:editId="5304AE64">
            <wp:extent cx="5943600" cy="2991485"/>
            <wp:effectExtent l="0" t="0" r="0" b="5715"/>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2-02 at 9.39.48 AM.png"/>
                    <pic:cNvPicPr/>
                  </pic:nvPicPr>
                  <pic:blipFill>
                    <a:blip r:embed="rId8"/>
                    <a:stretch>
                      <a:fillRect/>
                    </a:stretch>
                  </pic:blipFill>
                  <pic:spPr>
                    <a:xfrm>
                      <a:off x="0" y="0"/>
                      <a:ext cx="5943600" cy="2991485"/>
                    </a:xfrm>
                    <a:prstGeom prst="rect">
                      <a:avLst/>
                    </a:prstGeom>
                  </pic:spPr>
                </pic:pic>
              </a:graphicData>
            </a:graphic>
          </wp:inline>
        </w:drawing>
      </w:r>
    </w:p>
    <w:p w14:paraId="23BCCB8F" w14:textId="77777777" w:rsidR="00ED775D" w:rsidRDefault="00ED775D" w:rsidP="00B71E67">
      <w:pPr>
        <w:pStyle w:val="Heading2"/>
      </w:pPr>
      <w:r w:rsidRPr="00B71E67">
        <w:rPr>
          <w:color w:val="FF0000"/>
        </w:rPr>
        <w:t>Tab 2:</w:t>
      </w:r>
      <w:r>
        <w:t xml:space="preserve"> </w:t>
      </w:r>
      <w:r w:rsidR="00174185">
        <w:t>Learning Goals</w:t>
      </w:r>
    </w:p>
    <w:p w14:paraId="1CD9F2C9" w14:textId="77777777"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EE7ACB" w:rsidRPr="004B35EA" w14:paraId="1B69299B" w14:textId="77777777" w:rsidTr="00447665">
        <w:trPr>
          <w:cantSplit/>
        </w:trPr>
        <w:tc>
          <w:tcPr>
            <w:tcW w:w="9350" w:type="dxa"/>
            <w:gridSpan w:val="2"/>
            <w:shd w:val="clear" w:color="auto" w:fill="BFBFBF" w:themeFill="background1" w:themeFillShade="BF"/>
          </w:tcPr>
          <w:p w14:paraId="5F3550C9" w14:textId="77777777" w:rsidR="00EE7ACB" w:rsidRPr="004B35EA" w:rsidRDefault="00EE7ACB" w:rsidP="00447665">
            <w:pPr>
              <w:pStyle w:val="Heading2"/>
              <w:spacing w:beforeLines="40" w:before="96" w:afterLines="40" w:after="96"/>
              <w:jc w:val="center"/>
              <w:outlineLvl w:val="1"/>
              <w:rPr>
                <w:b w:val="0"/>
                <w:sz w:val="22"/>
              </w:rPr>
            </w:pPr>
            <w:r w:rsidRPr="00E51A57">
              <w:rPr>
                <w:b w:val="0"/>
                <w:sz w:val="22"/>
              </w:rPr>
              <w:t>Lesson 5 – Consequences of Our Lifestyles</w:t>
            </w:r>
            <w:r w:rsidRPr="004B35EA">
              <w:rPr>
                <w:b w:val="0"/>
                <w:sz w:val="22"/>
              </w:rPr>
              <w:t xml:space="preserve"> (students as explainers)</w:t>
            </w:r>
          </w:p>
        </w:tc>
      </w:tr>
      <w:tr w:rsidR="0087474F" w:rsidRPr="00CA53BB" w14:paraId="303631A7" w14:textId="77777777" w:rsidTr="00447665">
        <w:trPr>
          <w:cantSplit/>
        </w:trPr>
        <w:tc>
          <w:tcPr>
            <w:tcW w:w="3993" w:type="dxa"/>
          </w:tcPr>
          <w:p w14:paraId="228BAE93" w14:textId="3BFD9B53" w:rsidR="0087474F" w:rsidRPr="001C4065" w:rsidRDefault="0087474F" w:rsidP="001C4065">
            <w:pPr>
              <w:spacing w:before="120"/>
              <w:jc w:val="center"/>
              <w:rPr>
                <w:b/>
                <w:bCs/>
                <w:i/>
                <w:iCs/>
              </w:rPr>
            </w:pPr>
            <w:r w:rsidRPr="001C4065">
              <w:rPr>
                <w:b/>
                <w:bCs/>
                <w:i/>
                <w:iCs/>
                <w:sz w:val="24"/>
                <w:szCs w:val="24"/>
              </w:rPr>
              <w:t>Activity</w:t>
            </w:r>
          </w:p>
        </w:tc>
        <w:tc>
          <w:tcPr>
            <w:tcW w:w="5357" w:type="dxa"/>
          </w:tcPr>
          <w:p w14:paraId="63B4F55F" w14:textId="0B3C87FC" w:rsidR="0087474F" w:rsidRPr="001C4065" w:rsidRDefault="0087474F" w:rsidP="001C4065">
            <w:pPr>
              <w:spacing w:beforeLines="40" w:before="96" w:afterLines="40" w:after="96"/>
              <w:jc w:val="center"/>
              <w:rPr>
                <w:b/>
                <w:bCs/>
                <w:i/>
                <w:iCs/>
              </w:rPr>
            </w:pPr>
            <w:r w:rsidRPr="001C4065">
              <w:rPr>
                <w:b/>
                <w:bCs/>
                <w:i/>
                <w:iCs/>
                <w:sz w:val="24"/>
                <w:szCs w:val="24"/>
              </w:rPr>
              <w:t>Target Performance</w:t>
            </w:r>
          </w:p>
        </w:tc>
      </w:tr>
      <w:tr w:rsidR="00EE7ACB" w:rsidRPr="00CA53BB" w14:paraId="2CBF3082" w14:textId="77777777" w:rsidTr="00447665">
        <w:trPr>
          <w:cantSplit/>
        </w:trPr>
        <w:tc>
          <w:tcPr>
            <w:tcW w:w="3993" w:type="dxa"/>
          </w:tcPr>
          <w:p w14:paraId="2C6DD914" w14:textId="77777777" w:rsidR="00EE7ACB" w:rsidRPr="00E51A57" w:rsidRDefault="00EE7ACB" w:rsidP="00447665">
            <w:pPr>
              <w:spacing w:before="120"/>
            </w:pPr>
            <w:r w:rsidRPr="00567F49">
              <w:t>Activity 5.1 Extreme Makeover: Lifestyle Edition (45 min)</w:t>
            </w:r>
          </w:p>
        </w:tc>
        <w:tc>
          <w:tcPr>
            <w:tcW w:w="5357" w:type="dxa"/>
          </w:tcPr>
          <w:p w14:paraId="0D2DAFD5" w14:textId="77777777" w:rsidR="00EE7ACB" w:rsidRPr="00CA53BB" w:rsidRDefault="00EE7ACB" w:rsidP="00447665">
            <w:pPr>
              <w:spacing w:beforeLines="40" w:before="96" w:afterLines="40" w:after="96"/>
            </w:pPr>
            <w:r>
              <w:t>Students choose preferred lifestyles based on data about four countries (United States, France, China, Ethiopia) and compare CO</w:t>
            </w:r>
            <w:r w:rsidRPr="009729A7">
              <w:rPr>
                <w:vertAlign w:val="subscript"/>
              </w:rPr>
              <w:t>2</w:t>
            </w:r>
            <w:r>
              <w:t xml:space="preserve"> emissions based on those lifestyles.</w:t>
            </w:r>
          </w:p>
        </w:tc>
      </w:tr>
      <w:tr w:rsidR="00EE7ACB" w:rsidRPr="00CA53BB" w14:paraId="34FFA93B" w14:textId="77777777" w:rsidTr="00447665">
        <w:trPr>
          <w:cantSplit/>
        </w:trPr>
        <w:tc>
          <w:tcPr>
            <w:tcW w:w="3993" w:type="dxa"/>
          </w:tcPr>
          <w:p w14:paraId="3DB4B28F" w14:textId="77777777" w:rsidR="00EE7ACB" w:rsidRPr="00E51A57" w:rsidRDefault="00EE7ACB" w:rsidP="00447665">
            <w:pPr>
              <w:spacing w:before="120"/>
            </w:pPr>
            <w:r w:rsidRPr="00567F49">
              <w:lastRenderedPageBreak/>
              <w:t>Activity 5.2 Carbon Emissions Jigsaw (60 min)</w:t>
            </w:r>
          </w:p>
        </w:tc>
        <w:tc>
          <w:tcPr>
            <w:tcW w:w="5357" w:type="dxa"/>
          </w:tcPr>
          <w:p w14:paraId="5832EECA" w14:textId="77777777" w:rsidR="00EE7ACB" w:rsidRPr="00CA53BB" w:rsidRDefault="00EE7ACB" w:rsidP="00447665">
            <w:pPr>
              <w:spacing w:beforeLines="40" w:before="96" w:afterLines="40" w:after="96"/>
            </w:pPr>
            <w:r>
              <w:t>Students explain the mechanisms through which human activities and technologies in four different areas (electricity, transportation, buildings, food) lead to CO</w:t>
            </w:r>
            <w:r w:rsidRPr="009729A7">
              <w:rPr>
                <w:vertAlign w:val="subscript"/>
              </w:rPr>
              <w:t>2</w:t>
            </w:r>
            <w:r>
              <w:t xml:space="preserve"> emissions.</w:t>
            </w:r>
          </w:p>
        </w:tc>
      </w:tr>
      <w:tr w:rsidR="00EE7ACB" w:rsidRPr="00CA53BB" w14:paraId="265253DB" w14:textId="77777777" w:rsidTr="00447665">
        <w:trPr>
          <w:cantSplit/>
        </w:trPr>
        <w:tc>
          <w:tcPr>
            <w:tcW w:w="3993" w:type="dxa"/>
          </w:tcPr>
          <w:p w14:paraId="4F0BFAD9" w14:textId="77777777" w:rsidR="00EE7ACB" w:rsidRPr="00E51A57" w:rsidRDefault="00EE7ACB" w:rsidP="00447665">
            <w:pPr>
              <w:spacing w:before="120"/>
            </w:pPr>
            <w:r w:rsidRPr="00567F49">
              <w:t>Activity 5.3 Energy Scenarios</w:t>
            </w:r>
            <w:r w:rsidRPr="00567F49" w:rsidDel="0051738B">
              <w:t xml:space="preserve"> </w:t>
            </w:r>
            <w:r w:rsidRPr="00567F49">
              <w:t>(30 min)</w:t>
            </w:r>
          </w:p>
        </w:tc>
        <w:tc>
          <w:tcPr>
            <w:tcW w:w="5357" w:type="dxa"/>
          </w:tcPr>
          <w:p w14:paraId="19A33C70" w14:textId="77777777" w:rsidR="00EE7ACB" w:rsidRPr="00CA53BB" w:rsidRDefault="00EE7ACB" w:rsidP="00447665">
            <w:pPr>
              <w:spacing w:beforeLines="40" w:before="96" w:afterLines="40" w:after="96"/>
            </w:pPr>
            <w:r>
              <w:t>Students explain how different personal activities (energy scenarios) lead to CO</w:t>
            </w:r>
            <w:r w:rsidRPr="009729A7">
              <w:rPr>
                <w:vertAlign w:val="subscript"/>
              </w:rPr>
              <w:t>2</w:t>
            </w:r>
            <w:r>
              <w:t xml:space="preserve"> emissions.</w:t>
            </w:r>
          </w:p>
        </w:tc>
      </w:tr>
      <w:tr w:rsidR="00EE7ACB" w:rsidRPr="00CA53BB" w14:paraId="5348540D" w14:textId="77777777" w:rsidTr="00447665">
        <w:trPr>
          <w:cantSplit/>
        </w:trPr>
        <w:tc>
          <w:tcPr>
            <w:tcW w:w="3993" w:type="dxa"/>
          </w:tcPr>
          <w:p w14:paraId="3F67B0C1" w14:textId="77777777" w:rsidR="00EE7ACB" w:rsidRPr="00E51A57" w:rsidRDefault="00EE7ACB" w:rsidP="00447665">
            <w:pPr>
              <w:spacing w:before="120"/>
            </w:pPr>
            <w:r w:rsidRPr="00567F49">
              <w:t>Activity 5.4 Strategies for Lowering Carbon Emissions (45 min)</w:t>
            </w:r>
          </w:p>
        </w:tc>
        <w:tc>
          <w:tcPr>
            <w:tcW w:w="5357" w:type="dxa"/>
          </w:tcPr>
          <w:p w14:paraId="07F4BECC" w14:textId="77777777" w:rsidR="00EE7ACB" w:rsidRPr="00CA53BB" w:rsidRDefault="00EE7ACB" w:rsidP="00447665">
            <w:pPr>
              <w:spacing w:beforeLines="40" w:before="96" w:afterLines="40" w:after="96"/>
            </w:pPr>
            <w:r>
              <w:t>Students create and share posters explaining strategies for reducing CO</w:t>
            </w:r>
            <w:r w:rsidRPr="009729A7">
              <w:rPr>
                <w:vertAlign w:val="subscript"/>
              </w:rPr>
              <w:t>2</w:t>
            </w:r>
            <w:r>
              <w:t xml:space="preserve"> emissions.</w:t>
            </w:r>
          </w:p>
        </w:tc>
      </w:tr>
    </w:tbl>
    <w:p w14:paraId="734C92AA" w14:textId="65F68AA5" w:rsidR="00B977E7" w:rsidRPr="00D438F2" w:rsidRDefault="00EE7ACB" w:rsidP="007C2011">
      <w:pPr>
        <w:pStyle w:val="Heading3"/>
      </w:pPr>
      <w:r w:rsidRPr="00B71E67" w:rsidDel="00EE7ACB">
        <w:rPr>
          <w:color w:val="FF0000"/>
        </w:rPr>
        <w:t xml:space="preserve"> </w:t>
      </w:r>
      <w:r w:rsidR="00B977E7" w:rsidRPr="00D438F2">
        <w:t>NGSS Performance Expectations</w:t>
      </w:r>
    </w:p>
    <w:p w14:paraId="5BA3878E" w14:textId="6B73D140" w:rsidR="007C2011" w:rsidRPr="00D438F2" w:rsidRDefault="00E27F66" w:rsidP="007C2011">
      <w:pPr>
        <w:pStyle w:val="List1"/>
        <w:ind w:left="0" w:firstLine="0"/>
        <w:rPr>
          <w:b/>
        </w:rPr>
      </w:pPr>
      <w:r>
        <w:rPr>
          <w:b/>
        </w:rPr>
        <w:t>High</w:t>
      </w:r>
      <w:r w:rsidR="007C2011" w:rsidRPr="00D438F2">
        <w:rPr>
          <w:b/>
        </w:rPr>
        <w:t xml:space="preserve"> School</w:t>
      </w:r>
    </w:p>
    <w:p w14:paraId="14283FB0" w14:textId="77777777" w:rsidR="00E27F66" w:rsidRDefault="00E27F66" w:rsidP="008C080D">
      <w:pPr>
        <w:pStyle w:val="ListParagraph"/>
        <w:numPr>
          <w:ilvl w:val="0"/>
          <w:numId w:val="3"/>
        </w:numPr>
        <w:spacing w:after="0"/>
      </w:pPr>
      <w:r w:rsidRPr="00F50938">
        <w:t>Ecosystems: Interactions, Energy, and Dynamics. HS-LS2-5. Develop a model to illustrate the role of photosynthesis and cellular respiration in the cycling of carbon among the biosphere, atmosphere, hydrosphere, and geosphere.</w:t>
      </w:r>
    </w:p>
    <w:p w14:paraId="2B943FE8" w14:textId="29474034" w:rsidR="007C2011" w:rsidRPr="00AB472F" w:rsidRDefault="00E27F66" w:rsidP="008C080D">
      <w:pPr>
        <w:pStyle w:val="ListParagraph"/>
        <w:numPr>
          <w:ilvl w:val="0"/>
          <w:numId w:val="3"/>
        </w:numPr>
      </w:pPr>
      <w:r w:rsidRPr="00AB2231">
        <w:t>Earth and Human Activity. HS-ESS3-6. Use a computational representation to illustrate the relationships among Earth systems and how those relationships are being modified due to human activity.</w:t>
      </w:r>
    </w:p>
    <w:p w14:paraId="716481A4" w14:textId="2A1B1CCC" w:rsidR="007C2011" w:rsidRPr="00AB472F" w:rsidRDefault="00E27F66" w:rsidP="006D3A88">
      <w:pPr>
        <w:pStyle w:val="List1"/>
        <w:ind w:left="0" w:firstLine="0"/>
        <w:rPr>
          <w:u w:val="single"/>
        </w:rPr>
      </w:pPr>
      <w:r>
        <w:rPr>
          <w:b/>
        </w:rPr>
        <w:t>Middle</w:t>
      </w:r>
      <w:r w:rsidR="007C2011" w:rsidRPr="00AB472F">
        <w:t xml:space="preserve"> </w:t>
      </w:r>
      <w:r w:rsidR="007C2011" w:rsidRPr="006D3A88">
        <w:rPr>
          <w:b/>
        </w:rPr>
        <w:t>School</w:t>
      </w:r>
    </w:p>
    <w:p w14:paraId="2F81C6A3" w14:textId="77777777" w:rsidR="00E27F66" w:rsidRDefault="00E27F66" w:rsidP="008C080D">
      <w:pPr>
        <w:pStyle w:val="ListParagraph"/>
        <w:numPr>
          <w:ilvl w:val="0"/>
          <w:numId w:val="3"/>
        </w:numPr>
      </w:pPr>
      <w:r w:rsidRPr="00F50938">
        <w:t>Human Impacts. MS-ESS3-4. Construct an argument supported by evidence for how increases in human population and per-capital consumption of natural resources impact Earth's systems.</w:t>
      </w:r>
    </w:p>
    <w:p w14:paraId="37CE7307" w14:textId="6931300F" w:rsidR="007C2011" w:rsidRPr="00AB472F" w:rsidRDefault="00E27F66" w:rsidP="008C080D">
      <w:pPr>
        <w:pStyle w:val="ListParagraph"/>
        <w:numPr>
          <w:ilvl w:val="0"/>
          <w:numId w:val="3"/>
        </w:numPr>
      </w:pPr>
      <w:r w:rsidRPr="003077E6">
        <w:t>Earth and Human Activity. MS-ESS3-5. Ask questions to clarify evidence of the factors that have caused the rise in global temperatures over the past century.</w:t>
      </w:r>
    </w:p>
    <w:p w14:paraId="061FB687" w14:textId="77777777" w:rsidR="00B977E7" w:rsidRDefault="00174185" w:rsidP="00B71E67">
      <w:pPr>
        <w:pStyle w:val="Heading2"/>
      </w:pPr>
      <w:r w:rsidRPr="00B71E67">
        <w:rPr>
          <w:color w:val="FF0000"/>
        </w:rPr>
        <w:t>Tab 3:</w:t>
      </w:r>
      <w:r>
        <w:t xml:space="preserve"> </w:t>
      </w:r>
      <w:r w:rsidR="00B977E7" w:rsidRPr="00D438F2">
        <w:t>Background Information</w:t>
      </w:r>
    </w:p>
    <w:p w14:paraId="09AA0A80" w14:textId="77777777" w:rsidR="00174185" w:rsidRPr="00174185" w:rsidRDefault="00CC2673" w:rsidP="00B71E67">
      <w:pPr>
        <w:pStyle w:val="Heading3"/>
      </w:pPr>
      <w:r w:rsidRPr="00D6117E">
        <w:rPr>
          <w:color w:val="00B050"/>
        </w:rPr>
        <w:t xml:space="preserve">Three-dimensional Learning Progression </w:t>
      </w:r>
      <w:r w:rsidRPr="00B71E67">
        <w:rPr>
          <w:color w:val="FF0000"/>
        </w:rPr>
        <w:t>(accordion)</w:t>
      </w:r>
    </w:p>
    <w:p w14:paraId="7531600A" w14:textId="00AE96A5" w:rsidR="00AA73B6" w:rsidRDefault="00167A4D" w:rsidP="00007305">
      <w:pPr>
        <w:pStyle w:val="standard"/>
      </w:pPr>
      <w:bookmarkStart w:id="1" w:name="_Toc235692290"/>
      <w:r>
        <w:t>In Lessons 3 and 4 students studied the fluxes that affect</w:t>
      </w:r>
      <w:r w:rsidRPr="00167A4D">
        <w:t xml:space="preserve"> </w:t>
      </w:r>
      <w:r>
        <w:t>CO</w:t>
      </w:r>
      <w:r w:rsidRPr="009341CB">
        <w:rPr>
          <w:vertAlign w:val="subscript"/>
        </w:rPr>
        <w:t>2</w:t>
      </w:r>
      <w:r>
        <w:t xml:space="preserve"> concentrations in the atmosphere, including the key role that human-caused emissions play as an unbalanced flux. In </w:t>
      </w:r>
      <w:r w:rsidR="007C2011" w:rsidRPr="00D438F2">
        <w:t xml:space="preserve">Lesson </w:t>
      </w:r>
      <w:r>
        <w:t>5</w:t>
      </w:r>
      <w:r w:rsidRPr="00D438F2">
        <w:t xml:space="preserve"> </w:t>
      </w:r>
      <w:r>
        <w:t>students study the nature of the unbalanced CO</w:t>
      </w:r>
      <w:r w:rsidRPr="009341CB">
        <w:rPr>
          <w:vertAlign w:val="subscript"/>
        </w:rPr>
        <w:t>2</w:t>
      </w:r>
      <w:r>
        <w:t xml:space="preserve"> flux. </w:t>
      </w:r>
      <w:r w:rsidR="00AA73B6">
        <w:t>Most students will see that some activities, such as driving cars, cause CO</w:t>
      </w:r>
      <w:r w:rsidR="00AA73B6" w:rsidRPr="009341CB">
        <w:rPr>
          <w:vertAlign w:val="subscript"/>
        </w:rPr>
        <w:t>2</w:t>
      </w:r>
      <w:r w:rsidR="00AA73B6">
        <w:t xml:space="preserve"> to go into the atmosphere because they depend on combustion of fossil fuels.  But what about other activities?  Does driving a “zero emissions” electric car contribute to the CO</w:t>
      </w:r>
      <w:r w:rsidR="00AA73B6" w:rsidRPr="009341CB">
        <w:rPr>
          <w:vertAlign w:val="subscript"/>
        </w:rPr>
        <w:t>2</w:t>
      </w:r>
      <w:r w:rsidR="00AA73B6">
        <w:t xml:space="preserve"> flux?  What about making the car?  Paving a road? Eating a hamburger? </w:t>
      </w:r>
    </w:p>
    <w:p w14:paraId="5B617F7B" w14:textId="0C4E513F" w:rsidR="00CC2673" w:rsidRDefault="00AA73B6" w:rsidP="00007305">
      <w:pPr>
        <w:pStyle w:val="standard"/>
      </w:pPr>
      <w:r>
        <w:t>Each of these activities also contributes to the CO</w:t>
      </w:r>
      <w:r w:rsidRPr="009341CB">
        <w:rPr>
          <w:vertAlign w:val="subscript"/>
        </w:rPr>
        <w:t>2</w:t>
      </w:r>
      <w:r>
        <w:t xml:space="preserve"> flux, but in more indirect ways. In Lesson 5 students study the </w:t>
      </w:r>
      <w:r w:rsidR="00F331CD">
        <w:t>consequences of our lifestyles and the technologies that support them.  In particular, they learn that it is important to trace matter and energy through human technological systems in order to understand how combustion of fossil fuels often drives the transformations and movements of matter and energy.  In this way they come to appreciate the many ways in which our daily activities and the technological systems that support those activities contribute to the unbalanced CO</w:t>
      </w:r>
      <w:r w:rsidR="00F331CD" w:rsidRPr="009341CB">
        <w:rPr>
          <w:vertAlign w:val="subscript"/>
        </w:rPr>
        <w:t>2</w:t>
      </w:r>
      <w:r w:rsidR="00F331CD">
        <w:t xml:space="preserve"> flux. </w:t>
      </w:r>
    </w:p>
    <w:p w14:paraId="46646740" w14:textId="77777777" w:rsidR="00AB0FAB" w:rsidRPr="00D438F2" w:rsidRDefault="00AB0FAB" w:rsidP="00B71E67">
      <w:pPr>
        <w:pStyle w:val="Heading3"/>
      </w:pPr>
      <w:r>
        <w:t xml:space="preserve">Key Ideas and Practices for Each Activity </w:t>
      </w:r>
      <w:r w:rsidRPr="00B71E67">
        <w:rPr>
          <w:color w:val="FF0000"/>
        </w:rPr>
        <w:t>(accordion)</w:t>
      </w:r>
    </w:p>
    <w:p w14:paraId="532D733E" w14:textId="77777777" w:rsidR="00E27F66" w:rsidRDefault="00E27F66" w:rsidP="00E27F66">
      <w:pPr>
        <w:ind w:firstLine="720"/>
      </w:pPr>
      <w:r>
        <w:t>In this lesson, students explore in greater depth how we rely on combustion of fossil fuels for our lifestyles and daily activities. They explain how we use energy in four important sectors of our economy—electricity, housing, food, and transportation—and how our energy use is related to both direct and indirect emissions of carbon dioxide.</w:t>
      </w:r>
    </w:p>
    <w:p w14:paraId="11AAF6C1" w14:textId="77777777" w:rsidR="00E27F66" w:rsidRPr="00AB2231" w:rsidRDefault="00E27F66" w:rsidP="00E27F66">
      <w:r w:rsidRPr="00AB2231">
        <w:lastRenderedPageBreak/>
        <w:t xml:space="preserve">This Lesson focuses on the many ways that our lifestyles depend on carbon-transforming processes that oxidize organic carbon and therefore increase the amount of carbon dioxide in the atmosphere. Again, we can use the Large-scale </w:t>
      </w:r>
      <w:r>
        <w:t>Four</w:t>
      </w:r>
      <w:r w:rsidRPr="00AB2231">
        <w:t xml:space="preserve"> Questions to organize the key points.</w:t>
      </w:r>
    </w:p>
    <w:p w14:paraId="66C90CCC" w14:textId="77777777" w:rsidR="00E27F66" w:rsidRPr="00AB2231" w:rsidRDefault="00E27F66" w:rsidP="008C080D">
      <w:pPr>
        <w:pStyle w:val="ListParagraph"/>
        <w:numPr>
          <w:ilvl w:val="0"/>
          <w:numId w:val="4"/>
        </w:numPr>
        <w:tabs>
          <w:tab w:val="left" w:pos="630"/>
        </w:tabs>
        <w:ind w:left="360"/>
      </w:pPr>
      <w:r w:rsidRPr="00AB2231">
        <w:t xml:space="preserve">The Carbon Pools Question: Most students are aware of the foods and fuels that we use directly; we oxidize food when we need energy for body functions, and we oxidize fuels when we drive cars, burn wood, etc. Many students are less aware of the fossil fuels we use indirectly, when we build and heat buildings, buy food and other goods that have been manufactured and transported, or use electricity from fossil fuel power plants. </w:t>
      </w:r>
    </w:p>
    <w:p w14:paraId="49FCE146" w14:textId="77777777" w:rsidR="00E27F66" w:rsidRPr="00AB2231" w:rsidRDefault="00E27F66" w:rsidP="008C080D">
      <w:pPr>
        <w:pStyle w:val="ListParagraph"/>
        <w:numPr>
          <w:ilvl w:val="0"/>
          <w:numId w:val="4"/>
        </w:numPr>
        <w:ind w:left="360"/>
      </w:pPr>
      <w:r w:rsidRPr="00AB2231">
        <w:t xml:space="preserve">The Carbon </w:t>
      </w:r>
      <w:r>
        <w:t>Cycling</w:t>
      </w:r>
      <w:r w:rsidRPr="00AB2231">
        <w:t xml:space="preserve"> Question: In order to understand the many ways that our lifestyles and activities lead to CO</w:t>
      </w:r>
      <w:r w:rsidRPr="00556035">
        <w:rPr>
          <w:vertAlign w:val="subscript"/>
        </w:rPr>
        <w:t>2</w:t>
      </w:r>
      <w:r w:rsidRPr="00AB2231">
        <w:t xml:space="preserve"> emissions, students need to learn how to engage in “life cycle analysis,” becoming aware of the many ways that producing goods and services for our economy requires combustion of fossil fuels. </w:t>
      </w:r>
    </w:p>
    <w:p w14:paraId="055B1B3E" w14:textId="77777777" w:rsidR="00E27F66" w:rsidRDefault="00E27F66" w:rsidP="008C080D">
      <w:pPr>
        <w:pStyle w:val="ListParagraph"/>
        <w:numPr>
          <w:ilvl w:val="0"/>
          <w:numId w:val="4"/>
        </w:numPr>
        <w:ind w:left="360"/>
      </w:pPr>
      <w:r w:rsidRPr="00AB2231">
        <w:t>The Energy</w:t>
      </w:r>
      <w:r>
        <w:t xml:space="preserve"> Flow</w:t>
      </w:r>
      <w:r w:rsidRPr="00AB2231">
        <w:t xml:space="preserve"> Question: Chemical energy stored in biomass and fossil fuels is transformed into the energy we use for our lifestyles. This is radiated into the atmosphere, where some of it is trapped in greenhouse gases, warming the planet. Ultimately this heat is radiated out into space. Note that the heat energy is radiated into space in the form of infrared light. This is also the process that cools off our planet at night. Greenhouse gases cause global warming by absorbing some of the infrared light that the Earth radiates into space.</w:t>
      </w:r>
    </w:p>
    <w:p w14:paraId="1330C0B7" w14:textId="77777777" w:rsidR="00E27F66" w:rsidRPr="00AB2231" w:rsidRDefault="00E27F66" w:rsidP="008C080D">
      <w:pPr>
        <w:pStyle w:val="ListParagraph"/>
        <w:numPr>
          <w:ilvl w:val="0"/>
          <w:numId w:val="4"/>
        </w:numPr>
        <w:ind w:left="360"/>
      </w:pPr>
      <w:r>
        <w:t>The Stability and Change Question: The CO</w:t>
      </w:r>
      <w:r w:rsidRPr="008A1CCE">
        <w:rPr>
          <w:vertAlign w:val="subscript"/>
        </w:rPr>
        <w:t>2</w:t>
      </w:r>
      <w:r>
        <w:t xml:space="preserve"> emissions associated with our lifestyles are increasing the concentration of CO</w:t>
      </w:r>
      <w:r w:rsidRPr="008A1CCE">
        <w:rPr>
          <w:vertAlign w:val="subscript"/>
        </w:rPr>
        <w:t>2</w:t>
      </w:r>
      <w:r>
        <w:t xml:space="preserve"> in the atmosphere.  Through the Greenhouse Effect, this causes global climate change, including changes in global temperatures, Arctic sea ice, and sea levels.</w:t>
      </w:r>
    </w:p>
    <w:p w14:paraId="505DDFE1" w14:textId="77777777" w:rsidR="00E27F66" w:rsidRDefault="00E27F66" w:rsidP="00E27F66">
      <w:pPr>
        <w:ind w:firstLine="360"/>
      </w:pPr>
      <w:r w:rsidRPr="00AB2231">
        <w:t xml:space="preserve">Major lifestyle </w:t>
      </w:r>
      <w:r>
        <w:t xml:space="preserve">choices within the </w:t>
      </w:r>
      <w:r w:rsidRPr="00AB2231">
        <w:t>sectors of transportation, food, housing and electricity use contribute greatly to carbon emissions. Average lifestyles for individuals in different countries vary greatly; per capita carbon emissions are particularly high in developed countries --- especially the United States</w:t>
      </w:r>
      <w:r>
        <w:t>.</w:t>
      </w:r>
    </w:p>
    <w:p w14:paraId="3C62ABCE" w14:textId="77777777" w:rsidR="00E27F66" w:rsidRPr="00216111" w:rsidRDefault="00E27F66" w:rsidP="00E27F66">
      <w:pPr>
        <w:ind w:firstLine="360"/>
      </w:pPr>
      <w:r w:rsidRPr="00F56D85">
        <w:t xml:space="preserve">You may notice that Activity </w:t>
      </w:r>
      <w:r>
        <w:t xml:space="preserve">5.4 </w:t>
      </w:r>
      <w:r w:rsidRPr="00F56D85">
        <w:t xml:space="preserve">is similar to many of the carbon footprint calculators that are available online. This Activity is offered here as an alternative for a few reasons. For one, many of the online calculators focus on individual consumer choices without considering how our geographical locations can influence how we use carbon (e.g., political systems, energy infrastructures, access to public transportation, agriculture, etc.). Second, individual carbon footprint calculators often give students a result that is reflective of their socioeconomic status and/or the lifestyles of their parents. Having a lower carbon footprint can be a sign of poverty, while having a high carbon footprint can be a sign of wealth. </w:t>
      </w:r>
      <w:r w:rsidRPr="00E3116C">
        <w:t>Subsequently, low socio-economic communities and developing countries are the most affected groups by the consequences of high carbon emissions.</w:t>
      </w:r>
      <w:r>
        <w:t xml:space="preserve"> </w:t>
      </w:r>
      <w:r w:rsidRPr="00F56D85">
        <w:t>Instead of asking students to reveal this information to the class, this Activity focuses on how average citizens of different countries use carbon, which reduces the risk of stigmatizing students based on choices that are largely out of their control. Third, online carbon footprint calculators often mask the mechanisms they use to calculate the results. Having students calculate the pounds of carbon dioxide associated with the lifestyle choices of these various countries is designed to make this calculation more visible to students.</w:t>
      </w:r>
    </w:p>
    <w:p w14:paraId="3065DB59" w14:textId="77777777" w:rsidR="00E27F66" w:rsidRDefault="00E27F66" w:rsidP="00E27F66">
      <w:r w:rsidRPr="00545C0E">
        <w:rPr>
          <w:b/>
        </w:rPr>
        <w:t>Key Carbon-Transforming Processes:</w:t>
      </w:r>
      <w:r w:rsidRPr="00545C0E">
        <w:t xml:space="preserve"> Combustion</w:t>
      </w:r>
      <w:r>
        <w:t>, Photosynthesis, Fossil Fuel Formation, Cellular Respiration</w:t>
      </w:r>
    </w:p>
    <w:p w14:paraId="1CB0B9FC" w14:textId="77777777" w:rsidR="00E27F66" w:rsidRDefault="00E27F66">
      <w:pPr>
        <w:spacing w:after="0"/>
        <w:rPr>
          <w:b/>
          <w:kern w:val="28"/>
          <w:sz w:val="36"/>
        </w:rPr>
      </w:pPr>
      <w:bookmarkStart w:id="2" w:name="_Toc262383100"/>
      <w:r>
        <w:br w:type="page"/>
      </w:r>
    </w:p>
    <w:p w14:paraId="1402B197" w14:textId="59BBF983" w:rsidR="00B977E7" w:rsidRDefault="00C65BBB" w:rsidP="00AD3132">
      <w:pPr>
        <w:pStyle w:val="Heading1"/>
      </w:pPr>
      <w:r w:rsidRPr="00D438F2">
        <w:lastRenderedPageBreak/>
        <w:t>Activit</w:t>
      </w:r>
      <w:bookmarkEnd w:id="1"/>
      <w:bookmarkEnd w:id="2"/>
      <w:r w:rsidR="00E27F66">
        <w:t>y 5.1: Extreme Makeover: Lifestyle Edition (50 min)</w:t>
      </w:r>
    </w:p>
    <w:p w14:paraId="79059678" w14:textId="77777777" w:rsidR="00AD3132" w:rsidRDefault="00AD3132" w:rsidP="00AD3132">
      <w:pPr>
        <w:pStyle w:val="Heading2"/>
      </w:pPr>
      <w:r>
        <w:rPr>
          <w:color w:val="FF0000"/>
        </w:rPr>
        <w:t>Tab 1:</w:t>
      </w:r>
      <w:r>
        <w:t xml:space="preserve"> Overview </w:t>
      </w:r>
      <w:r w:rsidR="00F034E3">
        <w:t>and Preparation</w:t>
      </w:r>
    </w:p>
    <w:p w14:paraId="666A65CA" w14:textId="77777777" w:rsidR="002B5F20" w:rsidRPr="002B5F20" w:rsidRDefault="002B5F20" w:rsidP="002B5F20">
      <w:pPr>
        <w:pStyle w:val="Heading3"/>
      </w:pPr>
      <w:r>
        <w:t>Target Student Performance</w:t>
      </w:r>
    </w:p>
    <w:p w14:paraId="42962518" w14:textId="7C108737" w:rsidR="00551D4F" w:rsidRPr="00551D4F" w:rsidRDefault="00551D4F" w:rsidP="001C4065">
      <w:r>
        <w:t>Students choose preferred lifestyles based on data about four countries (United States, France, China, Ethiopia) and compare CO</w:t>
      </w:r>
      <w:r w:rsidRPr="009729A7">
        <w:rPr>
          <w:vertAlign w:val="subscript"/>
        </w:rPr>
        <w:t>2</w:t>
      </w:r>
      <w:r>
        <w:t xml:space="preserve"> emissions based on those lifestyles.</w:t>
      </w:r>
    </w:p>
    <w:p w14:paraId="07F55673" w14:textId="77777777" w:rsidR="00CD686F" w:rsidRDefault="00CD686F" w:rsidP="00EC7FB3">
      <w:pPr>
        <w:pStyle w:val="Heading3"/>
      </w:pPr>
      <w:r>
        <w:t>Resources You Provide</w:t>
      </w:r>
    </w:p>
    <w:p w14:paraId="6A0232B8" w14:textId="1737D7F7" w:rsidR="002B5F20" w:rsidRPr="002B5F20" w:rsidRDefault="00E27F66" w:rsidP="008C080D">
      <w:pPr>
        <w:pStyle w:val="ListParagraph"/>
        <w:numPr>
          <w:ilvl w:val="0"/>
          <w:numId w:val="5"/>
        </w:numPr>
        <w:ind w:right="36"/>
      </w:pPr>
      <w:r w:rsidRPr="00B87E1B">
        <w:t>(optional) Calculator (1 per group of four students)</w:t>
      </w:r>
    </w:p>
    <w:p w14:paraId="7160BED7" w14:textId="77777777" w:rsidR="00B977E7" w:rsidRPr="00D438F2" w:rsidRDefault="00B977E7" w:rsidP="00EC7FB3">
      <w:pPr>
        <w:pStyle w:val="Heading3"/>
      </w:pPr>
      <w:r w:rsidRPr="00D438F2">
        <w:t>Resources Provided</w:t>
      </w:r>
    </w:p>
    <w:p w14:paraId="6C6AF607" w14:textId="77777777" w:rsidR="00E27F66" w:rsidRPr="00E97EEE" w:rsidRDefault="00E27F66" w:rsidP="008C080D">
      <w:pPr>
        <w:pStyle w:val="ListParagraph"/>
        <w:numPr>
          <w:ilvl w:val="0"/>
          <w:numId w:val="5"/>
        </w:numPr>
        <w:ind w:right="36"/>
        <w:rPr>
          <w:color w:val="000000" w:themeColor="text1"/>
        </w:rPr>
      </w:pPr>
      <w:r>
        <w:rPr>
          <w:bCs/>
          <w:color w:val="0000FF"/>
        </w:rPr>
        <w:t xml:space="preserve">5.1 Lifestyle Cards </w:t>
      </w:r>
      <w:r w:rsidRPr="00E97EEE">
        <w:rPr>
          <w:bCs/>
          <w:color w:val="000000" w:themeColor="text1"/>
        </w:rPr>
        <w:t>(1-2 sets per class)</w:t>
      </w:r>
    </w:p>
    <w:p w14:paraId="5E6D5FF4" w14:textId="77777777" w:rsidR="00E27F66" w:rsidRPr="00E97EEE" w:rsidRDefault="00E27F66" w:rsidP="008C080D">
      <w:pPr>
        <w:pStyle w:val="ListParagraph"/>
        <w:numPr>
          <w:ilvl w:val="0"/>
          <w:numId w:val="5"/>
        </w:numPr>
        <w:ind w:right="36"/>
        <w:rPr>
          <w:color w:val="000000" w:themeColor="text1"/>
        </w:rPr>
      </w:pPr>
      <w:r>
        <w:rPr>
          <w:color w:val="0000FF"/>
        </w:rPr>
        <w:t xml:space="preserve">5.1 Extreme Makeover: Lifestyle Edition Worksheet </w:t>
      </w:r>
      <w:r w:rsidRPr="00E97EEE">
        <w:rPr>
          <w:color w:val="000000" w:themeColor="text1"/>
        </w:rPr>
        <w:t>(1 per student)</w:t>
      </w:r>
    </w:p>
    <w:p w14:paraId="250705C2" w14:textId="77777777" w:rsidR="00E27F66" w:rsidRDefault="00E27F66" w:rsidP="008C080D">
      <w:pPr>
        <w:pStyle w:val="ListParagraph"/>
        <w:numPr>
          <w:ilvl w:val="0"/>
          <w:numId w:val="5"/>
        </w:numPr>
        <w:ind w:right="36"/>
        <w:rPr>
          <w:color w:val="000000" w:themeColor="text1"/>
        </w:rPr>
      </w:pPr>
      <w:r>
        <w:rPr>
          <w:color w:val="0000FF"/>
        </w:rPr>
        <w:t xml:space="preserve">5.1 Secrets Revealed! Worksheet </w:t>
      </w:r>
      <w:r w:rsidRPr="00E97EEE">
        <w:rPr>
          <w:color w:val="000000" w:themeColor="text1"/>
        </w:rPr>
        <w:t>(1 per student)</w:t>
      </w:r>
    </w:p>
    <w:p w14:paraId="50D39171" w14:textId="349D3C8E" w:rsidR="00016EEC" w:rsidRPr="00E27F66" w:rsidRDefault="00E27F66" w:rsidP="008C080D">
      <w:pPr>
        <w:pStyle w:val="ListParagraph"/>
        <w:numPr>
          <w:ilvl w:val="0"/>
          <w:numId w:val="5"/>
        </w:numPr>
        <w:ind w:right="36"/>
        <w:rPr>
          <w:color w:val="000000" w:themeColor="text1"/>
        </w:rPr>
      </w:pPr>
      <w:r>
        <w:rPr>
          <w:color w:val="0000FF"/>
        </w:rPr>
        <w:t>5.1 Extreme Makeover: Lifestyle Edition PPT</w:t>
      </w:r>
    </w:p>
    <w:p w14:paraId="5F7F7E21" w14:textId="77777777" w:rsidR="00B977E7" w:rsidRPr="00D438F2" w:rsidRDefault="009E795F" w:rsidP="00EC7FB3">
      <w:pPr>
        <w:pStyle w:val="Heading3"/>
      </w:pPr>
      <w:r w:rsidRPr="00D438F2">
        <w:t>Set</w:t>
      </w:r>
      <w:r w:rsidR="00B977E7" w:rsidRPr="00D438F2">
        <w:t>up</w:t>
      </w:r>
    </w:p>
    <w:p w14:paraId="0F28F512" w14:textId="77777777" w:rsidR="00E27F66" w:rsidRPr="00BB0E06" w:rsidRDefault="00E27F66" w:rsidP="00E27F66">
      <w:pPr>
        <w:pStyle w:val="List1"/>
        <w:ind w:left="0" w:firstLine="0"/>
        <w:rPr>
          <w:color w:val="FF0000"/>
        </w:rPr>
      </w:pPr>
      <w:r>
        <w:t xml:space="preserve">Print the </w:t>
      </w:r>
      <w:r>
        <w:rPr>
          <w:bCs/>
          <w:color w:val="0000FF"/>
        </w:rPr>
        <w:t>5.1 Lifestyle Cards</w:t>
      </w:r>
      <w:r w:rsidRPr="00B87E1B">
        <w:rPr>
          <w:bCs/>
        </w:rPr>
        <w:t xml:space="preserve">. You may choose to laminate them in order to re-use them another time. </w:t>
      </w:r>
      <w:r w:rsidRPr="00B87E1B">
        <w:t>Prepare four stations. Set up one transportation station with all four transportation cards, on</w:t>
      </w:r>
      <w:r>
        <w:t xml:space="preserve">e food station with all four food cards, etc. </w:t>
      </w:r>
      <w:r w:rsidRPr="00BB0E06">
        <w:t>Print one copy</w:t>
      </w:r>
      <w:r>
        <w:t xml:space="preserve"> each</w:t>
      </w:r>
      <w:r w:rsidRPr="00BB0E06">
        <w:t xml:space="preserve"> of </w:t>
      </w:r>
      <w:r>
        <w:rPr>
          <w:color w:val="0000FF"/>
        </w:rPr>
        <w:t xml:space="preserve">5.1 Extreme Makeover: Lifestyle Edition Worksheet </w:t>
      </w:r>
      <w:r w:rsidRPr="00B87E1B">
        <w:t xml:space="preserve">and </w:t>
      </w:r>
      <w:r>
        <w:rPr>
          <w:color w:val="0000FF"/>
        </w:rPr>
        <w:t xml:space="preserve">5.1 Secrets Revealed! Worksheet </w:t>
      </w:r>
      <w:r w:rsidRPr="00BB0E06">
        <w:t>for each student</w:t>
      </w:r>
      <w:r>
        <w:t xml:space="preserve">. Note: do not hand out the </w:t>
      </w:r>
      <w:r w:rsidRPr="00E97EEE">
        <w:rPr>
          <w:color w:val="0432FF"/>
        </w:rPr>
        <w:t xml:space="preserve">5.1 </w:t>
      </w:r>
      <w:r w:rsidRPr="00B87E1B">
        <w:rPr>
          <w:color w:val="0000FF"/>
        </w:rPr>
        <w:t>Secrets Revealed! Worksheet</w:t>
      </w:r>
      <w:r>
        <w:t xml:space="preserve"> until after students make their first lifestyle choices.</w:t>
      </w:r>
    </w:p>
    <w:p w14:paraId="364EF0DD" w14:textId="77777777" w:rsidR="000E5EE0" w:rsidRPr="00CD686F" w:rsidRDefault="00CD686F" w:rsidP="00CD686F">
      <w:pPr>
        <w:pStyle w:val="Heading2"/>
        <w:rPr>
          <w:color w:val="FF0000"/>
        </w:rPr>
      </w:pPr>
      <w:r>
        <w:rPr>
          <w:color w:val="FF0000"/>
        </w:rPr>
        <w:t xml:space="preserve">Tab </w:t>
      </w:r>
      <w:r w:rsidR="00F034E3">
        <w:rPr>
          <w:color w:val="FF0000"/>
        </w:rPr>
        <w:t>2</w:t>
      </w:r>
      <w:r>
        <w:rPr>
          <w:color w:val="FF0000"/>
        </w:rPr>
        <w:t xml:space="preserve">: </w:t>
      </w:r>
      <w:r w:rsidR="007A3B68" w:rsidRPr="00D438F2">
        <w:t>Directions</w:t>
      </w:r>
      <w:r>
        <w:t xml:space="preserve"> </w:t>
      </w:r>
      <w:r>
        <w:rPr>
          <w:color w:val="FF0000"/>
        </w:rPr>
        <w:t>(accordion for individual steps in directions)</w:t>
      </w:r>
    </w:p>
    <w:tbl>
      <w:tblPr>
        <w:tblStyle w:val="TableGrid"/>
        <w:tblW w:w="5060" w:type="pct"/>
        <w:tblLook w:val="04A0" w:firstRow="1" w:lastRow="0" w:firstColumn="1" w:lastColumn="0" w:noHBand="0" w:noVBand="1"/>
      </w:tblPr>
      <w:tblGrid>
        <w:gridCol w:w="9462"/>
      </w:tblGrid>
      <w:tr w:rsidR="00AE1E9A" w14:paraId="2AB10CC8" w14:textId="77777777" w:rsidTr="0040144F">
        <w:tc>
          <w:tcPr>
            <w:tcW w:w="5000" w:type="pct"/>
          </w:tcPr>
          <w:p w14:paraId="61C0C817" w14:textId="77777777" w:rsidR="00AE1E9A" w:rsidRPr="008A5A33" w:rsidRDefault="00AE1E9A" w:rsidP="008C080D">
            <w:pPr>
              <w:pStyle w:val="ListParagraph"/>
              <w:numPr>
                <w:ilvl w:val="0"/>
                <w:numId w:val="7"/>
              </w:numPr>
              <w:rPr>
                <w:b/>
              </w:rPr>
            </w:pPr>
            <w:r w:rsidRPr="008A5A33">
              <w:rPr>
                <w:b/>
              </w:rPr>
              <w:t>Use the instructional model to show students where they are in the course of the unit.</w:t>
            </w:r>
          </w:p>
          <w:p w14:paraId="3BC90AD3" w14:textId="77777777" w:rsidR="00AE1E9A" w:rsidRPr="00E97EEE" w:rsidRDefault="00AE1E9A" w:rsidP="0040144F">
            <w:pPr>
              <w:ind w:right="36"/>
              <w:rPr>
                <w:color w:val="000000" w:themeColor="text1"/>
              </w:rPr>
            </w:pPr>
            <w:r w:rsidRPr="00E97EEE">
              <w:t xml:space="preserve">Show slide 2 of the </w:t>
            </w:r>
            <w:r>
              <w:rPr>
                <w:color w:val="0000FF"/>
              </w:rPr>
              <w:t>5.</w:t>
            </w:r>
            <w:r w:rsidRPr="00E97EEE">
              <w:rPr>
                <w:color w:val="0000FF"/>
              </w:rPr>
              <w:t>1 Extreme Makeover: Lifestyle Edition PPT</w:t>
            </w:r>
            <w:r w:rsidRPr="00E97EEE">
              <w:rPr>
                <w:color w:val="000000" w:themeColor="text1"/>
              </w:rPr>
              <w:t>.</w:t>
            </w:r>
          </w:p>
        </w:tc>
      </w:tr>
      <w:tr w:rsidR="00AE1E9A" w14:paraId="31503B3D" w14:textId="77777777" w:rsidTr="0040144F">
        <w:tc>
          <w:tcPr>
            <w:tcW w:w="5000" w:type="pct"/>
          </w:tcPr>
          <w:p w14:paraId="65441D1C" w14:textId="77777777" w:rsidR="00AE1E9A" w:rsidRDefault="00AE1E9A" w:rsidP="008C080D">
            <w:pPr>
              <w:pStyle w:val="ListParagraph"/>
              <w:numPr>
                <w:ilvl w:val="0"/>
                <w:numId w:val="7"/>
              </w:numPr>
              <w:ind w:left="432"/>
              <w:rPr>
                <w:b/>
                <w:bCs/>
              </w:rPr>
            </w:pPr>
            <w:r>
              <w:rPr>
                <w:b/>
                <w:bCs/>
              </w:rPr>
              <w:t>Make connections to the previous activities.</w:t>
            </w:r>
          </w:p>
          <w:p w14:paraId="011DADD1" w14:textId="77777777" w:rsidR="00AE1E9A" w:rsidRDefault="00AE1E9A" w:rsidP="0040144F">
            <w:pPr>
              <w:ind w:left="72"/>
              <w:rPr>
                <w:bCs/>
              </w:rPr>
            </w:pPr>
            <w:r>
              <w:rPr>
                <w:bCs/>
              </w:rPr>
              <w:t>Display slide 3 of the PPT. Tell students in the last a</w:t>
            </w:r>
            <w:r w:rsidRPr="00B87E1B">
              <w:rPr>
                <w:bCs/>
              </w:rPr>
              <w:t>ctivit</w:t>
            </w:r>
            <w:r>
              <w:rPr>
                <w:bCs/>
              </w:rPr>
              <w:t>ies</w:t>
            </w:r>
            <w:r w:rsidRPr="00B87E1B">
              <w:rPr>
                <w:bCs/>
              </w:rPr>
              <w:t xml:space="preserve"> we examined how </w:t>
            </w:r>
            <w:r>
              <w:rPr>
                <w:bCs/>
              </w:rPr>
              <w:t>carbon cycles around the globe. In this a</w:t>
            </w:r>
            <w:r w:rsidRPr="00B87E1B">
              <w:rPr>
                <w:bCs/>
              </w:rPr>
              <w:t xml:space="preserve">ctivity, we will examine how people from all parts of the world use carbon and energy, and how our personal choices and also where we live impacts how we use organic carbon. </w:t>
            </w:r>
          </w:p>
          <w:p w14:paraId="6AA1DAF4" w14:textId="77777777" w:rsidR="00AE1E9A" w:rsidRDefault="00AE1E9A" w:rsidP="008C080D">
            <w:pPr>
              <w:pStyle w:val="ListParagraph"/>
              <w:numPr>
                <w:ilvl w:val="0"/>
                <w:numId w:val="8"/>
              </w:numPr>
              <w:ind w:left="432"/>
              <w:rPr>
                <w:bCs/>
              </w:rPr>
            </w:pPr>
            <w:r w:rsidRPr="00B87E1B">
              <w:rPr>
                <w:bCs/>
              </w:rPr>
              <w:t xml:space="preserve">Place the </w:t>
            </w:r>
            <w:r>
              <w:rPr>
                <w:bCs/>
                <w:color w:val="0000FF"/>
              </w:rPr>
              <w:t>5.1 Lifestyle Cards</w:t>
            </w:r>
            <w:r w:rsidRPr="00B87E1B">
              <w:rPr>
                <w:bCs/>
              </w:rPr>
              <w:t xml:space="preserve"> around the room. </w:t>
            </w:r>
          </w:p>
          <w:p w14:paraId="5E59AD0A" w14:textId="77777777" w:rsidR="00AE1E9A" w:rsidRPr="00E97EEE" w:rsidRDefault="00AE1E9A" w:rsidP="008C080D">
            <w:pPr>
              <w:pStyle w:val="ListParagraph"/>
              <w:numPr>
                <w:ilvl w:val="0"/>
                <w:numId w:val="8"/>
              </w:numPr>
              <w:ind w:left="432"/>
              <w:rPr>
                <w:bCs/>
              </w:rPr>
            </w:pPr>
            <w:r w:rsidRPr="00B87E1B">
              <w:rPr>
                <w:bCs/>
              </w:rPr>
              <w:t>Introduce the students to the four different stations around the room: food, electricity, transportation, and buildings.</w:t>
            </w:r>
          </w:p>
        </w:tc>
      </w:tr>
      <w:tr w:rsidR="00AE1E9A" w14:paraId="1E035F13" w14:textId="77777777" w:rsidTr="0040144F">
        <w:trPr>
          <w:trHeight w:val="890"/>
        </w:trPr>
        <w:tc>
          <w:tcPr>
            <w:tcW w:w="5000" w:type="pct"/>
          </w:tcPr>
          <w:p w14:paraId="6DFD6E7F" w14:textId="77777777" w:rsidR="00AE1E9A" w:rsidRDefault="00AE1E9A" w:rsidP="008C080D">
            <w:pPr>
              <w:pStyle w:val="ListParagraph"/>
              <w:numPr>
                <w:ilvl w:val="0"/>
                <w:numId w:val="7"/>
              </w:numPr>
              <w:ind w:left="432"/>
              <w:rPr>
                <w:b/>
                <w:bCs/>
              </w:rPr>
            </w:pPr>
            <w:r>
              <w:rPr>
                <w:b/>
                <w:bCs/>
              </w:rPr>
              <w:t>Have students visit the stations and make lifestyle choices.</w:t>
            </w:r>
          </w:p>
          <w:p w14:paraId="2E84E816" w14:textId="77777777" w:rsidR="00AE1E9A" w:rsidRDefault="00AE1E9A" w:rsidP="0040144F">
            <w:pPr>
              <w:ind w:left="72"/>
            </w:pPr>
            <w:r>
              <w:t xml:space="preserve">Display slide 4 of the PPT. </w:t>
            </w:r>
            <w:r w:rsidRPr="00F56D85">
              <w:t xml:space="preserve">Give each student a copy of </w:t>
            </w:r>
            <w:r>
              <w:rPr>
                <w:color w:val="0000FF"/>
              </w:rPr>
              <w:t>5.1 Extreme Makeover: Lifestyle Edition Worksheet</w:t>
            </w:r>
            <w:r w:rsidRPr="00F56D85">
              <w:t xml:space="preserve">. </w:t>
            </w:r>
          </w:p>
          <w:p w14:paraId="3BC867D6" w14:textId="77777777" w:rsidR="00AE1E9A" w:rsidRDefault="00AE1E9A" w:rsidP="008C080D">
            <w:pPr>
              <w:pStyle w:val="ListParagraph"/>
              <w:numPr>
                <w:ilvl w:val="0"/>
                <w:numId w:val="9"/>
              </w:numPr>
              <w:ind w:left="432"/>
            </w:pPr>
            <w:r w:rsidRPr="00F56D85">
              <w:t>Tell students that each station contains four different options</w:t>
            </w:r>
            <w:r>
              <w:t xml:space="preserve"> and that it is their job to select one at each station.</w:t>
            </w:r>
            <w:r w:rsidRPr="00F56D85">
              <w:t xml:space="preserve"> </w:t>
            </w:r>
          </w:p>
          <w:p w14:paraId="12446066" w14:textId="77777777" w:rsidR="00AE1E9A" w:rsidRPr="00E97EEE" w:rsidRDefault="00AE1E9A" w:rsidP="008C080D">
            <w:pPr>
              <w:pStyle w:val="ListParagraph"/>
              <w:numPr>
                <w:ilvl w:val="0"/>
                <w:numId w:val="9"/>
              </w:numPr>
              <w:ind w:left="432"/>
              <w:rPr>
                <w:i/>
              </w:rPr>
            </w:pPr>
            <w:r w:rsidRPr="00F56D85">
              <w:t>They should visit each station, read each lifestyle card at each station, and select a lifestyle fr</w:t>
            </w:r>
            <w:r>
              <w:t xml:space="preserve">om </w:t>
            </w:r>
            <w:r w:rsidRPr="00F56D85">
              <w:t>each station (they should record their choice</w:t>
            </w:r>
            <w:r>
              <w:t>s</w:t>
            </w:r>
            <w:r w:rsidRPr="00F56D85">
              <w:t xml:space="preserve"> in </w:t>
            </w:r>
            <w:r>
              <w:t xml:space="preserve">Table A). </w:t>
            </w:r>
            <w:r w:rsidRPr="00E97EEE">
              <w:rPr>
                <w:i/>
              </w:rPr>
              <w:t>They should not make choices in Table B. Table B is for Activity 5.2.</w:t>
            </w:r>
          </w:p>
          <w:p w14:paraId="6432F2DB" w14:textId="77777777" w:rsidR="00AE1E9A" w:rsidRDefault="00AE1E9A" w:rsidP="008C080D">
            <w:pPr>
              <w:pStyle w:val="ListParagraph"/>
              <w:numPr>
                <w:ilvl w:val="0"/>
                <w:numId w:val="9"/>
              </w:numPr>
              <w:ind w:left="432"/>
            </w:pPr>
            <w:r w:rsidRPr="00F56D85">
              <w:lastRenderedPageBreak/>
              <w:t>Give students 10-20 minutes to visit all four stations.</w:t>
            </w:r>
          </w:p>
          <w:p w14:paraId="119BB88B" w14:textId="77777777" w:rsidR="00AE1E9A" w:rsidRPr="00F56D85" w:rsidRDefault="00AE1E9A" w:rsidP="008C080D">
            <w:pPr>
              <w:pStyle w:val="ListParagraph"/>
              <w:numPr>
                <w:ilvl w:val="0"/>
                <w:numId w:val="9"/>
              </w:numPr>
              <w:ind w:left="432"/>
            </w:pPr>
            <w:r w:rsidRPr="00F56D85">
              <w:t xml:space="preserve">Students may ask you “How should I decide what to choose?” </w:t>
            </w:r>
            <w:r>
              <w:t>T</w:t>
            </w:r>
            <w:r w:rsidRPr="00F56D85">
              <w:t>hey</w:t>
            </w:r>
            <w:r>
              <w:t xml:space="preserve"> should make their decision</w:t>
            </w:r>
            <w:r w:rsidRPr="00F56D85">
              <w:t xml:space="preserve"> </w:t>
            </w:r>
            <w:r>
              <w:t>based</w:t>
            </w:r>
            <w:r w:rsidRPr="00F56D85">
              <w:t xml:space="preserve"> </w:t>
            </w:r>
            <w:r>
              <w:t>on what they see as their ideal lifestyle.</w:t>
            </w:r>
          </w:p>
        </w:tc>
      </w:tr>
      <w:tr w:rsidR="00AE1E9A" w14:paraId="00C8D690" w14:textId="77777777" w:rsidTr="0040144F">
        <w:tc>
          <w:tcPr>
            <w:tcW w:w="5000" w:type="pct"/>
          </w:tcPr>
          <w:p w14:paraId="026326AF" w14:textId="77777777" w:rsidR="00AE1E9A" w:rsidRDefault="00AE1E9A" w:rsidP="008C080D">
            <w:pPr>
              <w:pStyle w:val="ListParagraph"/>
              <w:numPr>
                <w:ilvl w:val="0"/>
                <w:numId w:val="7"/>
              </w:numPr>
              <w:ind w:left="432"/>
              <w:rPr>
                <w:b/>
                <w:bCs/>
              </w:rPr>
            </w:pPr>
            <w:r>
              <w:rPr>
                <w:b/>
                <w:bCs/>
              </w:rPr>
              <w:lastRenderedPageBreak/>
              <w:t>Calculate carbon emissions associated with the students’ chosen lifestyles.</w:t>
            </w:r>
          </w:p>
          <w:p w14:paraId="30CFC5B1" w14:textId="77777777" w:rsidR="00AE1E9A" w:rsidRDefault="00AE1E9A" w:rsidP="0040144F">
            <w:pPr>
              <w:rPr>
                <w:bCs/>
              </w:rPr>
            </w:pPr>
            <w:r w:rsidRPr="00F56D85">
              <w:rPr>
                <w:bCs/>
              </w:rPr>
              <w:t xml:space="preserve">Pass out </w:t>
            </w:r>
            <w:r>
              <w:rPr>
                <w:color w:val="0000FF"/>
              </w:rPr>
              <w:t xml:space="preserve">5.1 Secrets Revealed! Worksheet </w:t>
            </w:r>
            <w:r w:rsidRPr="00F56D85">
              <w:rPr>
                <w:bCs/>
              </w:rPr>
              <w:t>to each student and tell students t</w:t>
            </w:r>
            <w:r>
              <w:rPr>
                <w:bCs/>
              </w:rPr>
              <w:t>o use the information in the top table</w:t>
            </w:r>
            <w:r w:rsidRPr="00F56D85">
              <w:rPr>
                <w:bCs/>
              </w:rPr>
              <w:t xml:space="preserve"> to calculate how much carbon emissions are associated with their lifestyle choices. Give them time to make calculations</w:t>
            </w:r>
            <w:r>
              <w:rPr>
                <w:bCs/>
              </w:rPr>
              <w:t xml:space="preserve"> and share with their neighbor.</w:t>
            </w:r>
          </w:p>
          <w:p w14:paraId="2DDFE109" w14:textId="77777777" w:rsidR="00AE1E9A" w:rsidRPr="00E3116C" w:rsidRDefault="00AE1E9A" w:rsidP="008C080D">
            <w:pPr>
              <w:pStyle w:val="ListParagraph"/>
              <w:numPr>
                <w:ilvl w:val="0"/>
                <w:numId w:val="12"/>
              </w:numPr>
              <w:ind w:left="432"/>
              <w:rPr>
                <w:bCs/>
              </w:rPr>
            </w:pPr>
            <w:r w:rsidRPr="00E3116C">
              <w:rPr>
                <w:bCs/>
              </w:rPr>
              <w:t>Note: students may have a difficult time realizing that the CO</w:t>
            </w:r>
            <w:r w:rsidRPr="00E3116C">
              <w:rPr>
                <w:bCs/>
                <w:vertAlign w:val="subscript"/>
              </w:rPr>
              <w:t>2</w:t>
            </w:r>
            <w:r w:rsidRPr="00E3116C">
              <w:rPr>
                <w:bCs/>
              </w:rPr>
              <w:t xml:space="preserve"> levels they record on their </w:t>
            </w:r>
            <w:r>
              <w:rPr>
                <w:color w:val="0000FF"/>
              </w:rPr>
              <w:t>5.1</w:t>
            </w:r>
            <w:r w:rsidRPr="00E3116C">
              <w:rPr>
                <w:color w:val="0000FF"/>
              </w:rPr>
              <w:t xml:space="preserve"> Secrets Revealed! Worksheet </w:t>
            </w:r>
            <w:r w:rsidRPr="00E3116C">
              <w:rPr>
                <w:bCs/>
              </w:rPr>
              <w:t>is measured in pounds of CO</w:t>
            </w:r>
            <w:r w:rsidRPr="00E3116C">
              <w:rPr>
                <w:bCs/>
                <w:vertAlign w:val="subscript"/>
              </w:rPr>
              <w:t>2</w:t>
            </w:r>
            <w:r w:rsidRPr="00E3116C">
              <w:rPr>
                <w:bCs/>
              </w:rPr>
              <w:t>, whereas electricity is measured in kilowatt hours (a different unit of measurement). Help them understand that different amounts of kilowatt hours (the unit for measuring electricity) might not produce the same amount of CO</w:t>
            </w:r>
            <w:r w:rsidRPr="00E3116C">
              <w:rPr>
                <w:bCs/>
                <w:vertAlign w:val="subscript"/>
              </w:rPr>
              <w:t>2</w:t>
            </w:r>
            <w:r w:rsidRPr="00E3116C">
              <w:rPr>
                <w:bCs/>
              </w:rPr>
              <w:t xml:space="preserve"> depending on how the energy was produced. For example: using 13,000 kilowatt hours of electricity in a place that uses wind and solar to generate electricity will result in fewer pounds of CO</w:t>
            </w:r>
            <w:r w:rsidRPr="00E3116C">
              <w:rPr>
                <w:bCs/>
                <w:vertAlign w:val="subscript"/>
              </w:rPr>
              <w:t>2</w:t>
            </w:r>
            <w:r w:rsidRPr="00E3116C">
              <w:rPr>
                <w:bCs/>
              </w:rPr>
              <w:t xml:space="preserve"> than using 1,000 kilowatt hours of electricity in a place that uses coal to generate electricity.</w:t>
            </w:r>
          </w:p>
        </w:tc>
      </w:tr>
      <w:tr w:rsidR="00AE1E9A" w14:paraId="6FBA09F2" w14:textId="77777777" w:rsidTr="0040144F">
        <w:tc>
          <w:tcPr>
            <w:tcW w:w="5000" w:type="pct"/>
          </w:tcPr>
          <w:p w14:paraId="33DBFFF2" w14:textId="77777777" w:rsidR="00AE1E9A" w:rsidRDefault="00AE1E9A" w:rsidP="008C080D">
            <w:pPr>
              <w:pStyle w:val="ListParagraph"/>
              <w:numPr>
                <w:ilvl w:val="0"/>
                <w:numId w:val="7"/>
              </w:numPr>
              <w:ind w:left="432"/>
              <w:rPr>
                <w:b/>
                <w:bCs/>
              </w:rPr>
            </w:pPr>
            <w:r w:rsidRPr="00F56D85">
              <w:rPr>
                <w:bCs/>
              </w:rPr>
              <w:t xml:space="preserve"> </w:t>
            </w:r>
            <w:r>
              <w:rPr>
                <w:b/>
                <w:bCs/>
              </w:rPr>
              <w:t>Have students share their results with a partner or group.</w:t>
            </w:r>
          </w:p>
          <w:p w14:paraId="19F6B225" w14:textId="77777777" w:rsidR="00AE1E9A" w:rsidRDefault="00AE1E9A" w:rsidP="0040144F">
            <w:pPr>
              <w:rPr>
                <w:bCs/>
              </w:rPr>
            </w:pPr>
            <w:r>
              <w:rPr>
                <w:bCs/>
              </w:rPr>
              <w:t xml:space="preserve">Display slide 5 of the PPT. </w:t>
            </w:r>
            <w:r w:rsidRPr="00F56D85">
              <w:rPr>
                <w:bCs/>
              </w:rPr>
              <w:t xml:space="preserve">Ask students to look at their individual carbon emissions based on their choices and share their results with their partners. </w:t>
            </w:r>
          </w:p>
          <w:p w14:paraId="281D0282" w14:textId="77777777" w:rsidR="00AE1E9A" w:rsidRPr="00F56D85" w:rsidRDefault="00AE1E9A" w:rsidP="008C080D">
            <w:pPr>
              <w:pStyle w:val="ListParagraph"/>
              <w:numPr>
                <w:ilvl w:val="0"/>
                <w:numId w:val="11"/>
              </w:numPr>
              <w:ind w:left="432"/>
              <w:rPr>
                <w:bCs/>
              </w:rPr>
            </w:pPr>
            <w:r w:rsidRPr="00F56D85">
              <w:rPr>
                <w:bCs/>
              </w:rPr>
              <w:t xml:space="preserve">Encourage students to notice which lifestyle choices lead to the highest emissions and to look for similarities and differences in the choices they made. </w:t>
            </w:r>
          </w:p>
          <w:p w14:paraId="7BF5F4E0" w14:textId="77777777" w:rsidR="00AE1E9A" w:rsidRPr="00F56D85" w:rsidRDefault="00AE1E9A" w:rsidP="008C080D">
            <w:pPr>
              <w:pStyle w:val="ListParagraph"/>
              <w:numPr>
                <w:ilvl w:val="0"/>
                <w:numId w:val="11"/>
              </w:numPr>
              <w:ind w:left="432"/>
              <w:rPr>
                <w:bCs/>
                <w:i/>
              </w:rPr>
            </w:pPr>
            <w:r w:rsidRPr="00F56D85">
              <w:rPr>
                <w:bCs/>
              </w:rPr>
              <w:t xml:space="preserve">Ask for a raise of hands: </w:t>
            </w:r>
            <w:r w:rsidRPr="00F56D85">
              <w:rPr>
                <w:bCs/>
                <w:i/>
              </w:rPr>
              <w:t xml:space="preserve">“How many people </w:t>
            </w:r>
            <w:r>
              <w:rPr>
                <w:bCs/>
                <w:i/>
              </w:rPr>
              <w:t>would use</w:t>
            </w:r>
            <w:r w:rsidRPr="00F56D85">
              <w:rPr>
                <w:bCs/>
                <w:i/>
              </w:rPr>
              <w:t xml:space="preserve"> more than 5,000 pounds of carbon?” </w:t>
            </w:r>
          </w:p>
          <w:p w14:paraId="25C02E0D" w14:textId="77777777" w:rsidR="00AE1E9A" w:rsidRPr="00F56D85" w:rsidRDefault="00AE1E9A" w:rsidP="008C080D">
            <w:pPr>
              <w:pStyle w:val="ListParagraph"/>
              <w:numPr>
                <w:ilvl w:val="0"/>
                <w:numId w:val="11"/>
              </w:numPr>
              <w:ind w:left="432"/>
              <w:rPr>
                <w:bCs/>
                <w:i/>
              </w:rPr>
            </w:pPr>
            <w:r w:rsidRPr="00F56D85">
              <w:rPr>
                <w:bCs/>
                <w:i/>
              </w:rPr>
              <w:t xml:space="preserve">“Keep your hand up if you </w:t>
            </w:r>
            <w:r>
              <w:rPr>
                <w:bCs/>
                <w:i/>
              </w:rPr>
              <w:t>would use</w:t>
            </w:r>
            <w:r w:rsidRPr="00F56D85">
              <w:rPr>
                <w:bCs/>
                <w:i/>
              </w:rPr>
              <w:t xml:space="preserve"> more than 10,000 pounds.” </w:t>
            </w:r>
          </w:p>
          <w:p w14:paraId="58B35D8C" w14:textId="77777777" w:rsidR="00AE1E9A" w:rsidRDefault="00AE1E9A" w:rsidP="008C080D">
            <w:pPr>
              <w:pStyle w:val="ListParagraph"/>
              <w:numPr>
                <w:ilvl w:val="0"/>
                <w:numId w:val="6"/>
              </w:numPr>
              <w:ind w:left="432"/>
              <w:rPr>
                <w:bCs/>
              </w:rPr>
            </w:pPr>
            <w:r w:rsidRPr="00F56D85">
              <w:rPr>
                <w:bCs/>
              </w:rPr>
              <w:t xml:space="preserve">Continue with this trend so students get a sense of how the range and variation in results. </w:t>
            </w:r>
          </w:p>
          <w:p w14:paraId="74189FDE" w14:textId="77777777" w:rsidR="00AE1E9A" w:rsidRPr="00F56D85" w:rsidRDefault="00AE1E9A" w:rsidP="0040144F">
            <w:pPr>
              <w:ind w:left="72"/>
              <w:rPr>
                <w:bCs/>
              </w:rPr>
            </w:pPr>
            <w:r w:rsidRPr="00F56D85">
              <w:rPr>
                <w:bCs/>
              </w:rPr>
              <w:t>Ask students who had the highest and lowest emissions to share their choices, and any others who are willing to share their choices and why they made the choices they made.</w:t>
            </w:r>
          </w:p>
        </w:tc>
      </w:tr>
      <w:tr w:rsidR="00AE1E9A" w14:paraId="3CD10532" w14:textId="77777777" w:rsidTr="0040144F">
        <w:tc>
          <w:tcPr>
            <w:tcW w:w="5000" w:type="pct"/>
          </w:tcPr>
          <w:p w14:paraId="4F1C8452" w14:textId="77777777" w:rsidR="00AE1E9A" w:rsidRDefault="00AE1E9A" w:rsidP="008C080D">
            <w:pPr>
              <w:pStyle w:val="ListParagraph"/>
              <w:numPr>
                <w:ilvl w:val="0"/>
                <w:numId w:val="7"/>
              </w:numPr>
              <w:ind w:left="432"/>
              <w:rPr>
                <w:b/>
                <w:bCs/>
              </w:rPr>
            </w:pPr>
            <w:r>
              <w:rPr>
                <w:b/>
                <w:bCs/>
              </w:rPr>
              <w:t>Ask for reflections on the activity as a whole class.</w:t>
            </w:r>
          </w:p>
          <w:p w14:paraId="140D1DED" w14:textId="77777777" w:rsidR="00AE1E9A" w:rsidRPr="00F56D85" w:rsidRDefault="00AE1E9A" w:rsidP="0040144F">
            <w:pPr>
              <w:ind w:left="72"/>
              <w:rPr>
                <w:bCs/>
              </w:rPr>
            </w:pPr>
            <w:r>
              <w:rPr>
                <w:bCs/>
              </w:rPr>
              <w:t xml:space="preserve">Display slide 6 of the PPT. </w:t>
            </w:r>
            <w:r w:rsidRPr="00F56D85">
              <w:rPr>
                <w:bCs/>
              </w:rPr>
              <w:t xml:space="preserve">Ask students to share any reflections they have on their choices for each station. Ask: </w:t>
            </w:r>
          </w:p>
          <w:p w14:paraId="5641C24C" w14:textId="77777777" w:rsidR="00AE1E9A" w:rsidRPr="00F56D85" w:rsidRDefault="00AE1E9A" w:rsidP="008C080D">
            <w:pPr>
              <w:pStyle w:val="ListParagraph"/>
              <w:numPr>
                <w:ilvl w:val="0"/>
                <w:numId w:val="10"/>
              </w:numPr>
              <w:ind w:left="432"/>
              <w:rPr>
                <w:bCs/>
                <w:i/>
              </w:rPr>
            </w:pPr>
            <w:r w:rsidRPr="00F56D85">
              <w:rPr>
                <w:bCs/>
                <w:i/>
              </w:rPr>
              <w:t>“Who would like to share the choice they made for each station?”</w:t>
            </w:r>
          </w:p>
          <w:p w14:paraId="33C7B61A" w14:textId="77777777" w:rsidR="00AE1E9A" w:rsidRDefault="00AE1E9A" w:rsidP="008C080D">
            <w:pPr>
              <w:pStyle w:val="ListParagraph"/>
              <w:numPr>
                <w:ilvl w:val="0"/>
                <w:numId w:val="6"/>
              </w:numPr>
              <w:ind w:left="432"/>
              <w:rPr>
                <w:bCs/>
                <w:i/>
              </w:rPr>
            </w:pPr>
            <w:r>
              <w:rPr>
                <w:bCs/>
                <w:i/>
              </w:rPr>
              <w:t>“To what extent do your choices affect the planet’s climate?”</w:t>
            </w:r>
          </w:p>
          <w:p w14:paraId="0FA1CAC8" w14:textId="77777777" w:rsidR="00AE1E9A" w:rsidRDefault="00AE1E9A" w:rsidP="008C080D">
            <w:pPr>
              <w:pStyle w:val="ListParagraph"/>
              <w:numPr>
                <w:ilvl w:val="0"/>
                <w:numId w:val="6"/>
              </w:numPr>
              <w:ind w:left="432"/>
              <w:rPr>
                <w:bCs/>
                <w:i/>
              </w:rPr>
            </w:pPr>
            <w:r>
              <w:rPr>
                <w:bCs/>
                <w:i/>
              </w:rPr>
              <w:t>“How do carbon emissions impact the global climate?”</w:t>
            </w:r>
          </w:p>
          <w:p w14:paraId="4CED0B22" w14:textId="77777777" w:rsidR="00AE1E9A" w:rsidRPr="0070196D" w:rsidRDefault="00AE1E9A" w:rsidP="0040144F">
            <w:pPr>
              <w:rPr>
                <w:sz w:val="24"/>
                <w:szCs w:val="24"/>
              </w:rPr>
            </w:pPr>
            <w:r w:rsidRPr="00E3116C">
              <w:rPr>
                <w:bCs/>
              </w:rPr>
              <w:t xml:space="preserve">Students </w:t>
            </w:r>
            <w:r>
              <w:rPr>
                <w:bCs/>
              </w:rPr>
              <w:t>are</w:t>
            </w:r>
            <w:r w:rsidRPr="00E3116C">
              <w:rPr>
                <w:bCs/>
              </w:rPr>
              <w:t xml:space="preserve"> likely to have chosen various lifestyles for a variety of reasons. Answers will vary at this point. Use the discussion to highlight the fact that different people use carbon in different ways depending on their needs, wants, where they live, and what kinds of resources are available to them.</w:t>
            </w:r>
            <w:r>
              <w:rPr>
                <w:bCs/>
              </w:rPr>
              <w:t xml:space="preserve"> Also, have them think about how our individual practices might reflect the lifestyle of the society we live in, and how those practices impact the climate with the carbon emission we produce.</w:t>
            </w:r>
          </w:p>
        </w:tc>
      </w:tr>
      <w:tr w:rsidR="00AE1E9A" w14:paraId="18548E3A" w14:textId="77777777" w:rsidTr="0040144F">
        <w:tc>
          <w:tcPr>
            <w:tcW w:w="5000" w:type="pct"/>
          </w:tcPr>
          <w:p w14:paraId="39C133F1" w14:textId="77777777" w:rsidR="00AE1E9A" w:rsidRDefault="00AE1E9A" w:rsidP="008C080D">
            <w:pPr>
              <w:pStyle w:val="ListParagraph"/>
              <w:numPr>
                <w:ilvl w:val="0"/>
                <w:numId w:val="7"/>
              </w:numPr>
              <w:ind w:left="432"/>
              <w:rPr>
                <w:b/>
                <w:bCs/>
              </w:rPr>
            </w:pPr>
            <w:r>
              <w:rPr>
                <w:b/>
                <w:bCs/>
              </w:rPr>
              <w:t>Save the worksheets for Activity 5.2</w:t>
            </w:r>
          </w:p>
          <w:p w14:paraId="43F28A27" w14:textId="77777777" w:rsidR="00AE1E9A" w:rsidRDefault="00AE1E9A" w:rsidP="0040144F">
            <w:pPr>
              <w:ind w:left="72"/>
              <w:rPr>
                <w:color w:val="000000" w:themeColor="text1"/>
              </w:rPr>
            </w:pPr>
            <w:r>
              <w:rPr>
                <w:bCs/>
              </w:rPr>
              <w:t xml:space="preserve">Collect </w:t>
            </w:r>
            <w:r>
              <w:rPr>
                <w:color w:val="0000FF"/>
              </w:rPr>
              <w:t xml:space="preserve">5.1 Extreme Makeover: Lifestyle Edition Worksheet </w:t>
            </w:r>
            <w:r>
              <w:rPr>
                <w:color w:val="000000" w:themeColor="text1"/>
              </w:rPr>
              <w:t xml:space="preserve">and </w:t>
            </w:r>
            <w:r>
              <w:rPr>
                <w:color w:val="0000FF"/>
              </w:rPr>
              <w:t xml:space="preserve">5.1 Secrets Revealed! Worksheet </w:t>
            </w:r>
            <w:r>
              <w:rPr>
                <w:color w:val="000000" w:themeColor="text1"/>
              </w:rPr>
              <w:t>or have students save them for use in Activity 5.2.</w:t>
            </w:r>
          </w:p>
          <w:p w14:paraId="4AAADFB2" w14:textId="77777777" w:rsidR="00AE1E9A" w:rsidRPr="00E97EEE" w:rsidRDefault="00AE1E9A" w:rsidP="0040144F">
            <w:pPr>
              <w:ind w:left="72"/>
              <w:rPr>
                <w:bCs/>
                <w:color w:val="000000" w:themeColor="text1"/>
              </w:rPr>
            </w:pPr>
            <w:r>
              <w:rPr>
                <w:color w:val="000000" w:themeColor="text1"/>
              </w:rPr>
              <w:t>You may choose to leave the stations set up around the classroom for use in Activity 5.2.</w:t>
            </w:r>
          </w:p>
        </w:tc>
      </w:tr>
    </w:tbl>
    <w:p w14:paraId="63E1BEF5" w14:textId="77777777" w:rsidR="00175538" w:rsidRPr="00D438F2" w:rsidRDefault="00175538" w:rsidP="00EC7FB3"/>
    <w:p w14:paraId="6667AE85" w14:textId="77777777" w:rsidR="00B977E7" w:rsidRPr="00D438F2" w:rsidRDefault="00CD686F" w:rsidP="00CD686F">
      <w:pPr>
        <w:pStyle w:val="Heading2"/>
      </w:pPr>
      <w:r>
        <w:rPr>
          <w:color w:val="FF0000"/>
        </w:rPr>
        <w:lastRenderedPageBreak/>
        <w:t xml:space="preserve">Tab 3: </w:t>
      </w:r>
      <w:r w:rsidR="00B977E7" w:rsidRPr="00D438F2">
        <w:t>Assessment</w:t>
      </w:r>
    </w:p>
    <w:p w14:paraId="41ED8F93" w14:textId="77777777" w:rsidR="00AE1E9A" w:rsidRDefault="00AE1E9A" w:rsidP="00AE1E9A">
      <w:pPr>
        <w:pStyle w:val="Heading3"/>
        <w:rPr>
          <w:rFonts w:eastAsia="Times New Roman"/>
          <w:b w:val="0"/>
          <w:bCs w:val="0"/>
          <w:sz w:val="22"/>
          <w:szCs w:val="22"/>
        </w:rPr>
      </w:pPr>
      <w:r w:rsidRPr="00F56D85">
        <w:rPr>
          <w:rFonts w:eastAsia="Times New Roman"/>
          <w:b w:val="0"/>
          <w:bCs w:val="0"/>
          <w:sz w:val="22"/>
          <w:szCs w:val="22"/>
        </w:rPr>
        <w:t xml:space="preserve">The worksheets in this Activity do not come with accompanying annotated worksheets. This is because the choices students make in this Activity will vary from student to student, and there are no correct or incorrect answers. The purpose of the Activity is to show that there is variation in how we use carbon, not that there is a correct or incorrect way to use carbon. </w:t>
      </w:r>
    </w:p>
    <w:p w14:paraId="51A9D225" w14:textId="77777777" w:rsidR="00AE1E9A" w:rsidRDefault="00AE1E9A" w:rsidP="00AE1E9A">
      <w:pPr>
        <w:pStyle w:val="Heading3"/>
      </w:pPr>
      <w:r>
        <w:t>Tips</w:t>
      </w:r>
    </w:p>
    <w:p w14:paraId="7AEFAF47" w14:textId="77777777" w:rsidR="00AE1E9A" w:rsidRDefault="00AE1E9A" w:rsidP="00AE1E9A">
      <w:pPr>
        <w:pStyle w:val="Heading3"/>
        <w:rPr>
          <w:rFonts w:eastAsia="Times New Roman"/>
          <w:b w:val="0"/>
          <w:bCs w:val="0"/>
          <w:sz w:val="22"/>
          <w:szCs w:val="22"/>
        </w:rPr>
      </w:pPr>
      <w:r w:rsidRPr="00F56D85">
        <w:rPr>
          <w:rFonts w:eastAsia="Times New Roman"/>
          <w:b w:val="0"/>
          <w:bCs w:val="0"/>
          <w:sz w:val="22"/>
          <w:szCs w:val="22"/>
        </w:rPr>
        <w:t>Point out to students that the unit of measurement for CO</w:t>
      </w:r>
      <w:r w:rsidRPr="00F56D85">
        <w:rPr>
          <w:rFonts w:eastAsia="Times New Roman"/>
          <w:b w:val="0"/>
          <w:bCs w:val="0"/>
          <w:sz w:val="22"/>
          <w:szCs w:val="22"/>
          <w:vertAlign w:val="subscript"/>
        </w:rPr>
        <w:t>2</w:t>
      </w:r>
      <w:r w:rsidRPr="00F56D85">
        <w:rPr>
          <w:rFonts w:eastAsia="Times New Roman"/>
          <w:b w:val="0"/>
          <w:bCs w:val="0"/>
          <w:sz w:val="22"/>
          <w:szCs w:val="22"/>
        </w:rPr>
        <w:t xml:space="preserve"> is pounds, whereas the unit of measurement for electricity is kilowatt hours. These are different units of measurement! One kilowatt hour does not always produce the same amount of CO</w:t>
      </w:r>
      <w:r w:rsidRPr="00F56D85">
        <w:rPr>
          <w:rFonts w:eastAsia="Times New Roman"/>
          <w:b w:val="0"/>
          <w:bCs w:val="0"/>
          <w:sz w:val="22"/>
          <w:szCs w:val="22"/>
          <w:vertAlign w:val="subscript"/>
        </w:rPr>
        <w:t>2</w:t>
      </w:r>
      <w:r w:rsidRPr="00F56D85">
        <w:rPr>
          <w:rFonts w:eastAsia="Times New Roman"/>
          <w:b w:val="0"/>
          <w:bCs w:val="0"/>
          <w:sz w:val="22"/>
          <w:szCs w:val="22"/>
        </w:rPr>
        <w:t>.</w:t>
      </w:r>
    </w:p>
    <w:p w14:paraId="199A29EB" w14:textId="77777777" w:rsidR="00B517E1" w:rsidRDefault="00B517E1" w:rsidP="00B517E1">
      <w:pPr>
        <w:pStyle w:val="Heading2"/>
      </w:pPr>
      <w:r w:rsidRPr="00B517E1">
        <w:rPr>
          <w:color w:val="FF0000"/>
        </w:rPr>
        <w:t>Tab 4</w:t>
      </w:r>
      <w:r>
        <w:t>: Differentiation</w:t>
      </w:r>
      <w:r w:rsidR="00016EEC">
        <w:t xml:space="preserve"> &amp;</w:t>
      </w:r>
      <w:r w:rsidR="00761F92" w:rsidRPr="00761F92">
        <w:t xml:space="preserve"> </w:t>
      </w:r>
      <w:r w:rsidR="00761F92" w:rsidRPr="00D438F2">
        <w:t>Extending the Learning</w:t>
      </w:r>
      <w:r w:rsidR="00016EEC">
        <w:t xml:space="preserve"> </w:t>
      </w:r>
    </w:p>
    <w:p w14:paraId="4A46EDE5" w14:textId="77777777" w:rsidR="00B517E1" w:rsidRDefault="00761F92" w:rsidP="00761F92">
      <w:pPr>
        <w:pStyle w:val="Heading3"/>
        <w:rPr>
          <w:color w:val="FF0000"/>
        </w:rPr>
      </w:pPr>
      <w:r>
        <w:t xml:space="preserve">Differentiation </w:t>
      </w:r>
      <w:r>
        <w:rPr>
          <w:color w:val="FF0000"/>
        </w:rPr>
        <w:t>(Accordion)</w:t>
      </w:r>
    </w:p>
    <w:p w14:paraId="1E2135A6" w14:textId="730625AC" w:rsidR="00761F92" w:rsidRDefault="00460919" w:rsidP="001C4065">
      <w:pPr>
        <w:pStyle w:val="ListParagraph"/>
        <w:numPr>
          <w:ilvl w:val="0"/>
          <w:numId w:val="31"/>
        </w:numPr>
        <w:ind w:left="360"/>
      </w:pPr>
      <w:r>
        <w:t>Have students work in pairs. Have them make the lifestyle decision together and work on the calculations as a pair.</w:t>
      </w:r>
    </w:p>
    <w:p w14:paraId="7B13D168" w14:textId="77777777" w:rsidR="00761F92" w:rsidRDefault="00761F92" w:rsidP="00761F92">
      <w:pPr>
        <w:pStyle w:val="Heading3"/>
      </w:pPr>
      <w:r>
        <w:t xml:space="preserve">Modifications </w:t>
      </w:r>
      <w:r>
        <w:rPr>
          <w:color w:val="FF0000"/>
        </w:rPr>
        <w:t>(Accordion)</w:t>
      </w:r>
    </w:p>
    <w:p w14:paraId="42557426" w14:textId="2A15EC88" w:rsidR="00761F92" w:rsidRPr="00AE1E9A" w:rsidRDefault="00AE1E9A" w:rsidP="00AE1E9A">
      <w:pPr>
        <w:pStyle w:val="Heading3"/>
        <w:rPr>
          <w:rFonts w:eastAsia="Times New Roman"/>
          <w:b w:val="0"/>
          <w:bCs w:val="0"/>
          <w:sz w:val="22"/>
          <w:szCs w:val="22"/>
        </w:rPr>
      </w:pPr>
      <w:r w:rsidRPr="00F56D85">
        <w:rPr>
          <w:rFonts w:eastAsia="Times New Roman"/>
          <w:b w:val="0"/>
          <w:bCs w:val="0"/>
          <w:sz w:val="22"/>
          <w:szCs w:val="22"/>
        </w:rPr>
        <w:t xml:space="preserve">Have students visit the stations as pairs and see if their choices change when they have to make compromises with another person about their lifestyle. </w:t>
      </w:r>
    </w:p>
    <w:p w14:paraId="6355A8E6" w14:textId="77777777" w:rsidR="00761F92" w:rsidRPr="00761F92" w:rsidRDefault="00761F92" w:rsidP="00761F92">
      <w:pPr>
        <w:pStyle w:val="Heading3"/>
      </w:pPr>
      <w:r w:rsidRPr="00D438F2">
        <w:t>Extending the Learning</w:t>
      </w:r>
      <w:r>
        <w:t xml:space="preserve"> </w:t>
      </w:r>
      <w:r>
        <w:rPr>
          <w:color w:val="FF0000"/>
        </w:rPr>
        <w:t>(Accordion)</w:t>
      </w:r>
    </w:p>
    <w:p w14:paraId="323D8A7E" w14:textId="77777777" w:rsidR="00AE1E9A" w:rsidRDefault="00AE1E9A" w:rsidP="00AE1E9A">
      <w:pPr>
        <w:ind w:right="36"/>
      </w:pPr>
      <w:r w:rsidRPr="00F56D85">
        <w:t xml:space="preserve">Have students research the carbon use of countries per capita on the internet to make informed guesses about which countries are represented in each choice.  </w:t>
      </w:r>
    </w:p>
    <w:p w14:paraId="683D6A40" w14:textId="77777777" w:rsidR="00C87008" w:rsidRDefault="00C87008" w:rsidP="00C87008"/>
    <w:p w14:paraId="17220C45" w14:textId="60D31B36" w:rsidR="00E27F66" w:rsidRDefault="00E27F66">
      <w:pPr>
        <w:spacing w:after="0"/>
      </w:pPr>
      <w:r>
        <w:br w:type="page"/>
      </w:r>
    </w:p>
    <w:p w14:paraId="15991E60" w14:textId="4665D3CD" w:rsidR="00E27F66" w:rsidRDefault="00844E75" w:rsidP="00E27F66">
      <w:pPr>
        <w:pStyle w:val="Heading1"/>
      </w:pPr>
      <w:r w:rsidRPr="00844E75">
        <w:lastRenderedPageBreak/>
        <w:t>Activity 5.2 Carbon Emissions Jigsaw (60 min)</w:t>
      </w:r>
    </w:p>
    <w:p w14:paraId="2E2EF83B" w14:textId="77777777" w:rsidR="00E27F66" w:rsidRDefault="00E27F66" w:rsidP="00E27F66">
      <w:pPr>
        <w:pStyle w:val="Heading2"/>
      </w:pPr>
      <w:r>
        <w:rPr>
          <w:color w:val="FF0000"/>
        </w:rPr>
        <w:t>Tab 1:</w:t>
      </w:r>
      <w:r>
        <w:t xml:space="preserve"> Overview and Preparation</w:t>
      </w:r>
    </w:p>
    <w:p w14:paraId="5AF5C17B" w14:textId="77777777" w:rsidR="00E27F66" w:rsidRPr="002B5F20" w:rsidRDefault="00E27F66" w:rsidP="00E27F66">
      <w:pPr>
        <w:pStyle w:val="Heading3"/>
      </w:pPr>
      <w:r>
        <w:t>Target Student Performance</w:t>
      </w:r>
    </w:p>
    <w:p w14:paraId="4484A4D1" w14:textId="4950482F" w:rsidR="00CD4111" w:rsidRPr="00CD4111" w:rsidRDefault="00CD4111" w:rsidP="001C4065">
      <w:r>
        <w:t>Students explain the mechanisms through which human activities and technologies in four different areas (electricity, transportation, buildings, food) lead to CO</w:t>
      </w:r>
      <w:r w:rsidRPr="009729A7">
        <w:rPr>
          <w:vertAlign w:val="subscript"/>
        </w:rPr>
        <w:t>2</w:t>
      </w:r>
      <w:r>
        <w:t xml:space="preserve"> emissions.</w:t>
      </w:r>
    </w:p>
    <w:p w14:paraId="77EA44E0" w14:textId="77777777" w:rsidR="00E27F66" w:rsidRDefault="00E27F66" w:rsidP="00E27F66">
      <w:pPr>
        <w:pStyle w:val="Heading3"/>
      </w:pPr>
      <w:r>
        <w:t>Resources You Provide</w:t>
      </w:r>
    </w:p>
    <w:p w14:paraId="433707CD" w14:textId="77777777" w:rsidR="00AE1E9A" w:rsidRPr="004075F6" w:rsidRDefault="00AE1E9A" w:rsidP="008C080D">
      <w:pPr>
        <w:pStyle w:val="ListParagraph"/>
        <w:numPr>
          <w:ilvl w:val="0"/>
          <w:numId w:val="5"/>
        </w:numPr>
        <w:ind w:right="36"/>
      </w:pPr>
      <w:r>
        <w:rPr>
          <w:bCs/>
          <w:color w:val="000000" w:themeColor="text1"/>
        </w:rPr>
        <w:t xml:space="preserve">(From previous lesson) </w:t>
      </w:r>
      <w:r>
        <w:rPr>
          <w:bCs/>
          <w:color w:val="0000FF"/>
        </w:rPr>
        <w:t xml:space="preserve">5.1 Lifestyle Cards </w:t>
      </w:r>
      <w:r w:rsidRPr="008A5A33">
        <w:rPr>
          <w:bCs/>
          <w:color w:val="000000" w:themeColor="text1"/>
        </w:rPr>
        <w:t>(1-2 sets per class)</w:t>
      </w:r>
    </w:p>
    <w:p w14:paraId="31331957" w14:textId="77777777" w:rsidR="00AE1E9A" w:rsidRPr="008A5A33" w:rsidRDefault="00AE1E9A" w:rsidP="008C080D">
      <w:pPr>
        <w:pStyle w:val="ListParagraph"/>
        <w:numPr>
          <w:ilvl w:val="0"/>
          <w:numId w:val="5"/>
        </w:numPr>
        <w:ind w:right="36"/>
        <w:rPr>
          <w:color w:val="000000" w:themeColor="text1"/>
        </w:rPr>
      </w:pPr>
      <w:r>
        <w:rPr>
          <w:bCs/>
          <w:color w:val="000000" w:themeColor="text1"/>
        </w:rPr>
        <w:t xml:space="preserve">(From previous lesson) </w:t>
      </w:r>
      <w:r>
        <w:rPr>
          <w:color w:val="0000FF"/>
        </w:rPr>
        <w:t xml:space="preserve">5.1 Extreme Makeover: Lifestyle Edition Worksheet </w:t>
      </w:r>
      <w:r w:rsidRPr="008A5A33">
        <w:rPr>
          <w:color w:val="000000" w:themeColor="text1"/>
        </w:rPr>
        <w:t>(1 per student)</w:t>
      </w:r>
    </w:p>
    <w:p w14:paraId="71614C78" w14:textId="3CAB89D2" w:rsidR="00E27F66" w:rsidRPr="00AE1E9A" w:rsidRDefault="00AE1E9A" w:rsidP="008C080D">
      <w:pPr>
        <w:pStyle w:val="ListParagraph"/>
        <w:numPr>
          <w:ilvl w:val="0"/>
          <w:numId w:val="5"/>
        </w:numPr>
        <w:ind w:right="36"/>
        <w:rPr>
          <w:color w:val="0000FF"/>
        </w:rPr>
      </w:pPr>
      <w:r>
        <w:rPr>
          <w:bCs/>
          <w:color w:val="000000" w:themeColor="text1"/>
        </w:rPr>
        <w:t xml:space="preserve">(From previous lesson) </w:t>
      </w:r>
      <w:r>
        <w:rPr>
          <w:color w:val="0000FF"/>
        </w:rPr>
        <w:t xml:space="preserve">5.1 Secrets Revealed! Worksheet </w:t>
      </w:r>
      <w:r w:rsidRPr="008A5A33">
        <w:rPr>
          <w:color w:val="000000" w:themeColor="text1"/>
        </w:rPr>
        <w:t>(1 per student)</w:t>
      </w:r>
    </w:p>
    <w:p w14:paraId="3CBF849D" w14:textId="77777777" w:rsidR="00E27F66" w:rsidRPr="00D438F2" w:rsidRDefault="00E27F66" w:rsidP="00E27F66">
      <w:pPr>
        <w:pStyle w:val="Heading3"/>
      </w:pPr>
      <w:r w:rsidRPr="00D438F2">
        <w:t>Resources Provided</w:t>
      </w:r>
    </w:p>
    <w:p w14:paraId="326A2BDC" w14:textId="2175BF85" w:rsidR="00211E59" w:rsidRPr="007816A4" w:rsidRDefault="00211E59">
      <w:pPr>
        <w:pStyle w:val="ListParagraph"/>
        <w:numPr>
          <w:ilvl w:val="0"/>
          <w:numId w:val="5"/>
        </w:numPr>
        <w:ind w:right="36"/>
        <w:rPr>
          <w:color w:val="0000FF"/>
        </w:rPr>
      </w:pPr>
      <w:r>
        <w:rPr>
          <w:color w:val="0000FF"/>
        </w:rPr>
        <w:t>5.2 Carbon Emissions Jigsaw PPT</w:t>
      </w:r>
    </w:p>
    <w:p w14:paraId="3F1413BB" w14:textId="2438CF01" w:rsidR="00AE1E9A" w:rsidRPr="00E85693" w:rsidRDefault="00AE1E9A" w:rsidP="008C080D">
      <w:pPr>
        <w:pStyle w:val="ListParagraph"/>
        <w:numPr>
          <w:ilvl w:val="0"/>
          <w:numId w:val="5"/>
        </w:numPr>
        <w:ind w:right="36"/>
      </w:pPr>
      <w:r>
        <w:rPr>
          <w:bCs/>
          <w:color w:val="0000FF"/>
        </w:rPr>
        <w:t xml:space="preserve">5.2 Group A Electricity Handout </w:t>
      </w:r>
      <w:r w:rsidRPr="00E85693">
        <w:rPr>
          <w:bCs/>
        </w:rPr>
        <w:t>(1 per student in Group A)</w:t>
      </w:r>
    </w:p>
    <w:p w14:paraId="0045D5FD" w14:textId="77777777" w:rsidR="00AE1E9A" w:rsidRDefault="00AE1E9A" w:rsidP="008C080D">
      <w:pPr>
        <w:pStyle w:val="ListParagraph"/>
        <w:numPr>
          <w:ilvl w:val="0"/>
          <w:numId w:val="5"/>
        </w:numPr>
        <w:ind w:right="36"/>
        <w:rPr>
          <w:color w:val="0000FF"/>
        </w:rPr>
      </w:pPr>
      <w:r>
        <w:rPr>
          <w:color w:val="0000FF"/>
        </w:rPr>
        <w:t xml:space="preserve">5.2 Group A Electricity Worksheet </w:t>
      </w:r>
      <w:r w:rsidRPr="00E85693">
        <w:t>(1 per student in Group A)</w:t>
      </w:r>
    </w:p>
    <w:p w14:paraId="122EF15A" w14:textId="77777777" w:rsidR="00AE1E9A" w:rsidRPr="00E85693" w:rsidRDefault="00AE1E9A" w:rsidP="008C080D">
      <w:pPr>
        <w:pStyle w:val="ListParagraph"/>
        <w:numPr>
          <w:ilvl w:val="0"/>
          <w:numId w:val="5"/>
        </w:numPr>
        <w:ind w:right="36"/>
      </w:pPr>
      <w:r>
        <w:rPr>
          <w:bCs/>
          <w:color w:val="0000FF"/>
        </w:rPr>
        <w:t xml:space="preserve">5.2 Group B Transportation Handout </w:t>
      </w:r>
      <w:r w:rsidRPr="00E85693">
        <w:rPr>
          <w:bCs/>
        </w:rPr>
        <w:t>(1 per student in Group B)</w:t>
      </w:r>
    </w:p>
    <w:p w14:paraId="2DEDC424" w14:textId="77777777" w:rsidR="00AE1E9A" w:rsidRPr="004075F6" w:rsidRDefault="00AE1E9A" w:rsidP="008C080D">
      <w:pPr>
        <w:pStyle w:val="ListParagraph"/>
        <w:numPr>
          <w:ilvl w:val="0"/>
          <w:numId w:val="5"/>
        </w:numPr>
        <w:ind w:right="36"/>
        <w:rPr>
          <w:color w:val="0000FF"/>
        </w:rPr>
      </w:pPr>
      <w:r>
        <w:rPr>
          <w:color w:val="0000FF"/>
        </w:rPr>
        <w:t xml:space="preserve">5.2 Group B Transportation Worksheet </w:t>
      </w:r>
      <w:r w:rsidRPr="00E85693">
        <w:t>(1 per student in Group B)</w:t>
      </w:r>
    </w:p>
    <w:p w14:paraId="158A7500" w14:textId="77777777" w:rsidR="00AE1E9A" w:rsidRPr="004075F6" w:rsidRDefault="00AE1E9A" w:rsidP="008C080D">
      <w:pPr>
        <w:pStyle w:val="ListParagraph"/>
        <w:numPr>
          <w:ilvl w:val="0"/>
          <w:numId w:val="5"/>
        </w:numPr>
        <w:ind w:right="36"/>
      </w:pPr>
      <w:r>
        <w:rPr>
          <w:bCs/>
          <w:color w:val="0000FF"/>
        </w:rPr>
        <w:t xml:space="preserve">5.2 Group C Buildings Handout </w:t>
      </w:r>
      <w:r w:rsidRPr="00E85693">
        <w:rPr>
          <w:bCs/>
        </w:rPr>
        <w:t>(1 per student in Group C)</w:t>
      </w:r>
    </w:p>
    <w:p w14:paraId="7BB73778" w14:textId="77777777" w:rsidR="00AE1E9A" w:rsidRPr="00E85693" w:rsidRDefault="00AE1E9A" w:rsidP="008C080D">
      <w:pPr>
        <w:pStyle w:val="ListParagraph"/>
        <w:numPr>
          <w:ilvl w:val="0"/>
          <w:numId w:val="5"/>
        </w:numPr>
        <w:ind w:right="36"/>
      </w:pPr>
      <w:r>
        <w:rPr>
          <w:color w:val="0000FF"/>
        </w:rPr>
        <w:t xml:space="preserve">5.2 Group C Buildings Worksheet </w:t>
      </w:r>
      <w:r w:rsidRPr="00E85693">
        <w:t>(1 per student in Group C)</w:t>
      </w:r>
    </w:p>
    <w:p w14:paraId="3ED7F8D2" w14:textId="77777777" w:rsidR="00AE1E9A" w:rsidRPr="00E85693" w:rsidRDefault="00AE1E9A" w:rsidP="008C080D">
      <w:pPr>
        <w:pStyle w:val="ListParagraph"/>
        <w:numPr>
          <w:ilvl w:val="0"/>
          <w:numId w:val="5"/>
        </w:numPr>
        <w:ind w:right="36"/>
      </w:pPr>
      <w:r>
        <w:rPr>
          <w:bCs/>
          <w:color w:val="0000FF"/>
        </w:rPr>
        <w:t xml:space="preserve">5.2 Group D Food Handout </w:t>
      </w:r>
      <w:r w:rsidRPr="00E85693">
        <w:rPr>
          <w:bCs/>
        </w:rPr>
        <w:t>(1 per student in Group D)</w:t>
      </w:r>
    </w:p>
    <w:p w14:paraId="7E715E70" w14:textId="77777777" w:rsidR="00AE1E9A" w:rsidRPr="00E85693" w:rsidRDefault="00AE1E9A" w:rsidP="008C080D">
      <w:pPr>
        <w:pStyle w:val="ListParagraph"/>
        <w:numPr>
          <w:ilvl w:val="0"/>
          <w:numId w:val="5"/>
        </w:numPr>
        <w:ind w:right="36"/>
      </w:pPr>
      <w:r>
        <w:rPr>
          <w:color w:val="0000FF"/>
        </w:rPr>
        <w:t xml:space="preserve">5.2 Group D Food Worksheet </w:t>
      </w:r>
      <w:r w:rsidRPr="00E85693">
        <w:t>(1 per student in Group D)</w:t>
      </w:r>
    </w:p>
    <w:p w14:paraId="722153E7" w14:textId="77777777" w:rsidR="00E27F66" w:rsidRPr="00D438F2" w:rsidRDefault="00E27F66" w:rsidP="00E27F66">
      <w:pPr>
        <w:pStyle w:val="Heading3"/>
      </w:pPr>
      <w:r>
        <w:t xml:space="preserve">Recurring </w:t>
      </w:r>
      <w:r w:rsidRPr="00D438F2">
        <w:t>Resources</w:t>
      </w:r>
    </w:p>
    <w:p w14:paraId="23DD0427" w14:textId="77777777" w:rsidR="00AE1E9A" w:rsidRDefault="00AE1E9A" w:rsidP="008C080D">
      <w:pPr>
        <w:pStyle w:val="ListParagraph"/>
        <w:numPr>
          <w:ilvl w:val="0"/>
          <w:numId w:val="5"/>
        </w:numPr>
        <w:ind w:right="36"/>
        <w:rPr>
          <w:color w:val="0000FF"/>
        </w:rPr>
      </w:pPr>
      <w:r>
        <w:rPr>
          <w:color w:val="0000FF"/>
        </w:rPr>
        <w:t xml:space="preserve">Jigsaw Cards </w:t>
      </w:r>
      <w:r w:rsidRPr="00E85693">
        <w:t>(1 per class)</w:t>
      </w:r>
    </w:p>
    <w:p w14:paraId="039CC892" w14:textId="222BC050" w:rsidR="00E27F66" w:rsidRPr="00AE1E9A" w:rsidRDefault="00AE1E9A" w:rsidP="008C080D">
      <w:pPr>
        <w:pStyle w:val="ListParagraph"/>
        <w:numPr>
          <w:ilvl w:val="0"/>
          <w:numId w:val="5"/>
        </w:numPr>
        <w:ind w:right="36"/>
        <w:rPr>
          <w:color w:val="00B050"/>
        </w:rPr>
      </w:pPr>
      <w:r w:rsidRPr="00AE1E9A">
        <w:rPr>
          <w:color w:val="00B050"/>
        </w:rPr>
        <w:t xml:space="preserve">Four Questions Large Scale Handout </w:t>
      </w:r>
    </w:p>
    <w:p w14:paraId="30C74210" w14:textId="77777777" w:rsidR="00E27F66" w:rsidRPr="00D438F2" w:rsidRDefault="00E27F66" w:rsidP="00E27F66">
      <w:pPr>
        <w:pStyle w:val="Heading3"/>
      </w:pPr>
      <w:r w:rsidRPr="00D438F2">
        <w:t>Setup</w:t>
      </w:r>
    </w:p>
    <w:p w14:paraId="3ADD856A" w14:textId="77777777" w:rsidR="00AE1E9A" w:rsidRDefault="00AE1E9A" w:rsidP="00AE1E9A">
      <w:pPr>
        <w:pStyle w:val="List1"/>
        <w:ind w:left="0" w:firstLine="0"/>
        <w:rPr>
          <w:bCs/>
        </w:rPr>
      </w:pPr>
      <w:r>
        <w:t xml:space="preserve">Print enough copies of the worksheets and handouts so each student has one that aligns with his/her group. Print the </w:t>
      </w:r>
      <w:r>
        <w:rPr>
          <w:color w:val="0000FF"/>
        </w:rPr>
        <w:t xml:space="preserve">Jigsaw Cards. </w:t>
      </w:r>
      <w:r w:rsidRPr="008875CA">
        <w:t>You will need to cut these apart before class. You may want to laminate them first in order to make them last for longer.</w:t>
      </w:r>
      <w:r>
        <w:rPr>
          <w:bCs/>
        </w:rPr>
        <w:t xml:space="preserve"> See instructions on the first slide of the cards for how to prepare cards for classes of different sizes.</w:t>
      </w:r>
    </w:p>
    <w:p w14:paraId="5F53FA50" w14:textId="77777777" w:rsidR="00AE1E9A" w:rsidRPr="00BB0E06" w:rsidRDefault="00AE1E9A" w:rsidP="00AE1E9A">
      <w:pPr>
        <w:pStyle w:val="List1"/>
        <w:ind w:left="0" w:firstLine="0"/>
      </w:pPr>
      <w:r>
        <w:t>If you took down the stations from Activity 5.1, re-set up each of the stations. That is, s</w:t>
      </w:r>
      <w:r w:rsidRPr="00B87E1B">
        <w:t>et up one transportation station with all four transportation cards, on</w:t>
      </w:r>
      <w:r>
        <w:t>e food station with all four food cards, etc.</w:t>
      </w:r>
    </w:p>
    <w:p w14:paraId="54C7206C" w14:textId="77777777" w:rsidR="00E27F66" w:rsidRPr="00CD686F" w:rsidRDefault="00E27F66" w:rsidP="00E27F66">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5000" w:type="pct"/>
        <w:tblLook w:val="04A0" w:firstRow="1" w:lastRow="0" w:firstColumn="1" w:lastColumn="0" w:noHBand="0" w:noVBand="1"/>
      </w:tblPr>
      <w:tblGrid>
        <w:gridCol w:w="9350"/>
      </w:tblGrid>
      <w:tr w:rsidR="00AE1E9A" w:rsidRPr="00E97EEE" w14:paraId="2215FA5A" w14:textId="77777777" w:rsidTr="0040144F">
        <w:tc>
          <w:tcPr>
            <w:tcW w:w="5000" w:type="pct"/>
          </w:tcPr>
          <w:p w14:paraId="0A4C8516" w14:textId="77777777" w:rsidR="00AE1E9A" w:rsidRPr="00E97EEE" w:rsidRDefault="00AE1E9A" w:rsidP="008C080D">
            <w:pPr>
              <w:pStyle w:val="ListParagraph"/>
              <w:numPr>
                <w:ilvl w:val="0"/>
                <w:numId w:val="13"/>
              </w:numPr>
              <w:rPr>
                <w:b/>
              </w:rPr>
            </w:pPr>
            <w:r w:rsidRPr="00E97EEE">
              <w:rPr>
                <w:b/>
              </w:rPr>
              <w:t>Use the instructional model to show students where they are in the course of the unit.</w:t>
            </w:r>
          </w:p>
          <w:p w14:paraId="349A64B3" w14:textId="77777777" w:rsidR="00AE1E9A" w:rsidRPr="00E97EEE" w:rsidRDefault="00AE1E9A" w:rsidP="0040144F">
            <w:pPr>
              <w:ind w:right="36"/>
              <w:rPr>
                <w:color w:val="000000" w:themeColor="text1"/>
              </w:rPr>
            </w:pPr>
            <w:r w:rsidRPr="00E97EEE">
              <w:t xml:space="preserve">Show slide 2 of the </w:t>
            </w:r>
            <w:r w:rsidRPr="00E97EEE">
              <w:rPr>
                <w:color w:val="0000FF"/>
              </w:rPr>
              <w:t>5.2 Carbon Emissions Jigsaw PPT</w:t>
            </w:r>
            <w:r>
              <w:rPr>
                <w:color w:val="000000" w:themeColor="text1"/>
              </w:rPr>
              <w:t>.</w:t>
            </w:r>
          </w:p>
        </w:tc>
      </w:tr>
      <w:tr w:rsidR="00AE1E9A" w:rsidRPr="00486704" w14:paraId="68BB24D6" w14:textId="77777777" w:rsidTr="0040144F">
        <w:tc>
          <w:tcPr>
            <w:tcW w:w="5000" w:type="pct"/>
          </w:tcPr>
          <w:p w14:paraId="40320192" w14:textId="77777777" w:rsidR="00AE1E9A" w:rsidRDefault="00AE1E9A" w:rsidP="008C080D">
            <w:pPr>
              <w:pStyle w:val="ListParagraph"/>
              <w:numPr>
                <w:ilvl w:val="0"/>
                <w:numId w:val="13"/>
              </w:numPr>
              <w:ind w:left="432"/>
              <w:rPr>
                <w:b/>
                <w:bCs/>
              </w:rPr>
            </w:pPr>
            <w:r>
              <w:rPr>
                <w:b/>
                <w:bCs/>
              </w:rPr>
              <w:t xml:space="preserve">Activate prior knowledge about The Energy Flow Question. </w:t>
            </w:r>
          </w:p>
          <w:p w14:paraId="597324B1" w14:textId="77777777" w:rsidR="00AE1E9A" w:rsidRPr="008875CA" w:rsidRDefault="00AE1E9A" w:rsidP="0040144F">
            <w:pPr>
              <w:rPr>
                <w:bCs/>
              </w:rPr>
            </w:pPr>
            <w:r>
              <w:rPr>
                <w:bCs/>
              </w:rPr>
              <w:t>Display slide 3 of the PPT. Remind students of the third rule</w:t>
            </w:r>
            <w:r w:rsidRPr="008875CA">
              <w:rPr>
                <w:bCs/>
              </w:rPr>
              <w:t>:</w:t>
            </w:r>
            <w:r>
              <w:rPr>
                <w:bCs/>
              </w:rPr>
              <w:t xml:space="preserve"> Energy flows! Invite students to share what they think this means.</w:t>
            </w:r>
            <w:r w:rsidRPr="008875CA">
              <w:rPr>
                <w:bCs/>
              </w:rPr>
              <w:t xml:space="preserve"> </w:t>
            </w:r>
          </w:p>
          <w:p w14:paraId="31536E4C" w14:textId="77777777" w:rsidR="00AE1E9A" w:rsidRPr="00486704" w:rsidRDefault="00AE1E9A" w:rsidP="008C080D">
            <w:pPr>
              <w:pStyle w:val="ListParagraph"/>
              <w:numPr>
                <w:ilvl w:val="0"/>
                <w:numId w:val="18"/>
              </w:numPr>
              <w:spacing w:after="0"/>
              <w:rPr>
                <w:b/>
              </w:rPr>
            </w:pPr>
            <w:r>
              <w:rPr>
                <w:bCs/>
              </w:rPr>
              <w:t xml:space="preserve">You may want to recall the </w:t>
            </w:r>
            <w:r w:rsidRPr="001C4065">
              <w:rPr>
                <w:bCs/>
                <w:color w:val="00B050"/>
              </w:rPr>
              <w:t xml:space="preserve">Four Questions Large Scale Handout </w:t>
            </w:r>
            <w:r>
              <w:rPr>
                <w:bCs/>
              </w:rPr>
              <w:t>from Lesson 4.</w:t>
            </w:r>
          </w:p>
        </w:tc>
      </w:tr>
      <w:tr w:rsidR="00AE1E9A" w:rsidRPr="00E3116C" w14:paraId="563E475F" w14:textId="77777777" w:rsidTr="0040144F">
        <w:tc>
          <w:tcPr>
            <w:tcW w:w="5000" w:type="pct"/>
          </w:tcPr>
          <w:p w14:paraId="6E810DAA" w14:textId="77777777" w:rsidR="00AE1E9A" w:rsidRPr="00E3116C" w:rsidRDefault="00AE1E9A" w:rsidP="008C080D">
            <w:pPr>
              <w:pStyle w:val="ListParagraph"/>
              <w:numPr>
                <w:ilvl w:val="0"/>
                <w:numId w:val="13"/>
              </w:numPr>
              <w:ind w:left="432"/>
              <w:rPr>
                <w:b/>
                <w:bCs/>
              </w:rPr>
            </w:pPr>
            <w:r w:rsidRPr="00E3116C">
              <w:rPr>
                <w:b/>
                <w:bCs/>
              </w:rPr>
              <w:t>Recall the difference between organic and inorganic carbon.</w:t>
            </w:r>
          </w:p>
          <w:p w14:paraId="67F6307C" w14:textId="77777777" w:rsidR="00AE1E9A" w:rsidRPr="0070196D" w:rsidRDefault="00AE1E9A" w:rsidP="0040144F">
            <w:pPr>
              <w:rPr>
                <w:bCs/>
              </w:rPr>
            </w:pPr>
            <w:r>
              <w:rPr>
                <w:bCs/>
              </w:rPr>
              <w:lastRenderedPageBreak/>
              <w:t>Display slide 4 of the PPT. As a review, ask students to explain the difference between organic and inorganic carbon.</w:t>
            </w:r>
          </w:p>
          <w:p w14:paraId="6AAEFD74" w14:textId="77777777" w:rsidR="00AE1E9A" w:rsidRPr="00E3116C" w:rsidRDefault="00AE1E9A" w:rsidP="008C080D">
            <w:pPr>
              <w:pStyle w:val="ListParagraph"/>
              <w:numPr>
                <w:ilvl w:val="0"/>
                <w:numId w:val="14"/>
              </w:numPr>
              <w:ind w:left="432"/>
              <w:rPr>
                <w:bCs/>
              </w:rPr>
            </w:pPr>
            <w:r>
              <w:rPr>
                <w:bCs/>
              </w:rPr>
              <w:t>This should serve as a reminder that organic carbon stores useful chemical energy in C-C or C-H bonds.</w:t>
            </w:r>
          </w:p>
        </w:tc>
      </w:tr>
      <w:tr w:rsidR="00AE1E9A" w:rsidRPr="00CA6DF1" w14:paraId="1133A2FD" w14:textId="77777777" w:rsidTr="0040144F">
        <w:tc>
          <w:tcPr>
            <w:tcW w:w="5000" w:type="pct"/>
          </w:tcPr>
          <w:p w14:paraId="2E44E77F" w14:textId="77777777" w:rsidR="00AE1E9A" w:rsidRPr="004B4C7D" w:rsidRDefault="00AE1E9A" w:rsidP="008C080D">
            <w:pPr>
              <w:pStyle w:val="ListParagraph"/>
              <w:numPr>
                <w:ilvl w:val="0"/>
                <w:numId w:val="13"/>
              </w:numPr>
              <w:ind w:left="432"/>
              <w:rPr>
                <w:b/>
                <w:bCs/>
              </w:rPr>
            </w:pPr>
            <w:r w:rsidRPr="004B4C7D">
              <w:rPr>
                <w:b/>
                <w:bCs/>
              </w:rPr>
              <w:lastRenderedPageBreak/>
              <w:t>Brainstorm about how humans use organic carbon in everyday life.</w:t>
            </w:r>
          </w:p>
          <w:p w14:paraId="2471C0C4" w14:textId="77777777" w:rsidR="00AE1E9A" w:rsidRDefault="00AE1E9A" w:rsidP="0040144F">
            <w:pPr>
              <w:ind w:left="72"/>
            </w:pPr>
            <w:r>
              <w:t xml:space="preserve">Display slide 5 of the PPT. Have students think of organic carbon they use in everyday life. </w:t>
            </w:r>
          </w:p>
          <w:p w14:paraId="3AFCD993" w14:textId="77777777" w:rsidR="00AE1E9A" w:rsidRPr="00CA6DF1" w:rsidRDefault="00AE1E9A" w:rsidP="008C080D">
            <w:pPr>
              <w:pStyle w:val="ListParagraph"/>
              <w:numPr>
                <w:ilvl w:val="0"/>
                <w:numId w:val="22"/>
              </w:numPr>
              <w:ind w:left="432"/>
              <w:rPr>
                <w:b/>
                <w:bCs/>
              </w:rPr>
            </w:pPr>
            <w:r w:rsidRPr="0070196D">
              <w:t>If students are having a difficult time coming up with ideas, have them look around the classroom or think about things they have done or used during the day for more ideas</w:t>
            </w:r>
            <w:r>
              <w:t xml:space="preserve"> and think back to Activity 5.1.</w:t>
            </w:r>
          </w:p>
        </w:tc>
      </w:tr>
      <w:tr w:rsidR="00AE1E9A" w:rsidRPr="00F635B7" w14:paraId="612E1ACA" w14:textId="77777777" w:rsidTr="0040144F">
        <w:tc>
          <w:tcPr>
            <w:tcW w:w="5000" w:type="pct"/>
          </w:tcPr>
          <w:p w14:paraId="6DFAF974" w14:textId="77777777" w:rsidR="00AE1E9A" w:rsidRPr="00E3116C" w:rsidRDefault="00AE1E9A" w:rsidP="008C080D">
            <w:pPr>
              <w:pStyle w:val="ListParagraph"/>
              <w:numPr>
                <w:ilvl w:val="0"/>
                <w:numId w:val="23"/>
              </w:numPr>
              <w:ind w:left="432"/>
              <w:rPr>
                <w:b/>
                <w:bCs/>
              </w:rPr>
            </w:pPr>
            <w:r w:rsidRPr="00E3116C">
              <w:rPr>
                <w:b/>
                <w:bCs/>
              </w:rPr>
              <w:t>Introduce the jigsaw to the students.</w:t>
            </w:r>
          </w:p>
          <w:p w14:paraId="5040D6BE" w14:textId="77777777" w:rsidR="00AE1E9A" w:rsidRDefault="00AE1E9A" w:rsidP="0040144F">
            <w:r>
              <w:t>Tell students they are going to participate in a jigsaw to discuss how we use fossil fuels to give us energy.</w:t>
            </w:r>
          </w:p>
          <w:p w14:paraId="627B1DC0" w14:textId="77777777" w:rsidR="00AE1E9A" w:rsidRDefault="00AE1E9A" w:rsidP="008C080D">
            <w:pPr>
              <w:pStyle w:val="ListParagraph"/>
              <w:numPr>
                <w:ilvl w:val="0"/>
                <w:numId w:val="14"/>
              </w:numPr>
              <w:ind w:left="432"/>
              <w:rPr>
                <w:bCs/>
              </w:rPr>
            </w:pPr>
            <w:r>
              <w:rPr>
                <w:bCs/>
              </w:rPr>
              <w:t xml:space="preserve">First, they will divide into </w:t>
            </w:r>
            <w:r w:rsidRPr="00567665">
              <w:rPr>
                <w:b/>
                <w:bCs/>
              </w:rPr>
              <w:t>home</w:t>
            </w:r>
            <w:r>
              <w:rPr>
                <w:bCs/>
              </w:rPr>
              <w:t xml:space="preserve"> groups to discuss the task for the day. </w:t>
            </w:r>
          </w:p>
          <w:p w14:paraId="283129B7" w14:textId="77777777" w:rsidR="00AE1E9A" w:rsidRDefault="00AE1E9A" w:rsidP="008C080D">
            <w:pPr>
              <w:pStyle w:val="ListParagraph"/>
              <w:numPr>
                <w:ilvl w:val="0"/>
                <w:numId w:val="14"/>
              </w:numPr>
              <w:ind w:left="432"/>
              <w:rPr>
                <w:bCs/>
              </w:rPr>
            </w:pPr>
            <w:r>
              <w:rPr>
                <w:bCs/>
              </w:rPr>
              <w:t>Then</w:t>
            </w:r>
            <w:r w:rsidRPr="00A12B66">
              <w:rPr>
                <w:bCs/>
              </w:rPr>
              <w:t xml:space="preserve">, </w:t>
            </w:r>
            <w:r>
              <w:rPr>
                <w:bCs/>
              </w:rPr>
              <w:t xml:space="preserve">they will divide into </w:t>
            </w:r>
            <w:r>
              <w:rPr>
                <w:b/>
                <w:bCs/>
              </w:rPr>
              <w:t>expert</w:t>
            </w:r>
            <w:r>
              <w:rPr>
                <w:bCs/>
              </w:rPr>
              <w:t xml:space="preserve"> groups. In their expert group, they will read a handout and complete a worksheet. They will have 30 minutes to read and complete the worksheet. They should also prepare a summary of their discussion from their expert group to share in their home group.</w:t>
            </w:r>
          </w:p>
          <w:p w14:paraId="011A1897" w14:textId="77777777" w:rsidR="00AE1E9A" w:rsidRPr="00F635B7" w:rsidRDefault="00AE1E9A" w:rsidP="008C080D">
            <w:pPr>
              <w:pStyle w:val="ListParagraph"/>
              <w:numPr>
                <w:ilvl w:val="0"/>
                <w:numId w:val="14"/>
              </w:numPr>
              <w:ind w:left="432"/>
              <w:rPr>
                <w:bCs/>
              </w:rPr>
            </w:pPr>
            <w:r w:rsidRPr="00F635B7">
              <w:rPr>
                <w:bCs/>
              </w:rPr>
              <w:t xml:space="preserve">Then, they will return to </w:t>
            </w:r>
            <w:r w:rsidRPr="00F635B7">
              <w:rPr>
                <w:b/>
                <w:bCs/>
              </w:rPr>
              <w:t>home</w:t>
            </w:r>
            <w:r w:rsidRPr="00F635B7">
              <w:rPr>
                <w:bCs/>
              </w:rPr>
              <w:t xml:space="preserve"> groups. In their home groups, they will have 15 minutes to share their expertise with the members of their home group.</w:t>
            </w:r>
          </w:p>
        </w:tc>
      </w:tr>
      <w:tr w:rsidR="00AE1E9A" w:rsidRPr="00A26128" w14:paraId="7E61FE02" w14:textId="77777777" w:rsidTr="0040144F">
        <w:tc>
          <w:tcPr>
            <w:tcW w:w="5000" w:type="pct"/>
          </w:tcPr>
          <w:p w14:paraId="40C6B198" w14:textId="77777777" w:rsidR="00AE1E9A" w:rsidRDefault="00AE1E9A" w:rsidP="008C080D">
            <w:pPr>
              <w:pStyle w:val="ListParagraph"/>
              <w:numPr>
                <w:ilvl w:val="0"/>
                <w:numId w:val="23"/>
              </w:numPr>
              <w:ind w:left="432"/>
              <w:rPr>
                <w:b/>
                <w:bCs/>
              </w:rPr>
            </w:pPr>
            <w:r>
              <w:rPr>
                <w:b/>
                <w:bCs/>
              </w:rPr>
              <w:t>Pass out jigsaw cards and divide students into home groups.</w:t>
            </w:r>
          </w:p>
          <w:p w14:paraId="2197DCFA" w14:textId="70615679" w:rsidR="00AE1E9A" w:rsidRDefault="00AE1E9A" w:rsidP="0040144F">
            <w:pPr>
              <w:ind w:left="72"/>
              <w:rPr>
                <w:bCs/>
              </w:rPr>
            </w:pPr>
            <w:r>
              <w:rPr>
                <w:bCs/>
              </w:rPr>
              <w:t xml:space="preserve">Display slide </w:t>
            </w:r>
            <w:r w:rsidR="00D8350E">
              <w:rPr>
                <w:bCs/>
              </w:rPr>
              <w:t xml:space="preserve">6 </w:t>
            </w:r>
            <w:r>
              <w:rPr>
                <w:bCs/>
              </w:rPr>
              <w:t xml:space="preserve">of the PPT. Distribute one jigsaw card to each student. See instructions on the first page of the cards for how to work with different class sizes. </w:t>
            </w:r>
          </w:p>
          <w:p w14:paraId="5A05249B" w14:textId="613F56B7" w:rsidR="00AE1E9A" w:rsidRDefault="00AE1E9A" w:rsidP="008C080D">
            <w:pPr>
              <w:pStyle w:val="ListParagraph"/>
              <w:numPr>
                <w:ilvl w:val="0"/>
                <w:numId w:val="19"/>
              </w:numPr>
              <w:ind w:left="342"/>
              <w:rPr>
                <w:bCs/>
              </w:rPr>
            </w:pPr>
            <w:r>
              <w:rPr>
                <w:bCs/>
              </w:rPr>
              <w:t xml:space="preserve">Tell students to divide into their home groups based on the image on their cards. For example, all gas cans should find other gas cans </w:t>
            </w:r>
            <w:r w:rsidR="000C12AC">
              <w:rPr>
                <w:bCs/>
              </w:rPr>
              <w:t xml:space="preserve">to </w:t>
            </w:r>
            <w:r>
              <w:rPr>
                <w:bCs/>
              </w:rPr>
              <w:t>form a home group.</w:t>
            </w:r>
          </w:p>
          <w:p w14:paraId="125A3A95" w14:textId="77777777" w:rsidR="00AE1E9A" w:rsidRDefault="00AE1E9A" w:rsidP="008C080D">
            <w:pPr>
              <w:pStyle w:val="ListParagraph"/>
              <w:numPr>
                <w:ilvl w:val="0"/>
                <w:numId w:val="19"/>
              </w:numPr>
              <w:ind w:left="342"/>
              <w:rPr>
                <w:bCs/>
              </w:rPr>
            </w:pPr>
            <w:r>
              <w:rPr>
                <w:bCs/>
              </w:rPr>
              <w:t xml:space="preserve">Once students have found their home groups, introduce the different topics for the jigsaw readings. </w:t>
            </w:r>
          </w:p>
          <w:p w14:paraId="2A862BAA" w14:textId="77777777" w:rsidR="00AE1E9A" w:rsidRDefault="00AE1E9A" w:rsidP="008C080D">
            <w:pPr>
              <w:pStyle w:val="ListParagraph"/>
              <w:numPr>
                <w:ilvl w:val="0"/>
                <w:numId w:val="19"/>
              </w:numPr>
              <w:ind w:left="342"/>
              <w:rPr>
                <w:bCs/>
              </w:rPr>
            </w:pPr>
            <w:r>
              <w:rPr>
                <w:bCs/>
              </w:rPr>
              <w:t>Tell students that if they have a…</w:t>
            </w:r>
          </w:p>
          <w:p w14:paraId="7845E1CF" w14:textId="77777777" w:rsidR="00AE1E9A" w:rsidRDefault="00AE1E9A" w:rsidP="008C080D">
            <w:pPr>
              <w:pStyle w:val="ListParagraph"/>
              <w:numPr>
                <w:ilvl w:val="1"/>
                <w:numId w:val="19"/>
              </w:numPr>
              <w:ind w:left="792"/>
              <w:rPr>
                <w:bCs/>
              </w:rPr>
            </w:pPr>
            <w:r>
              <w:rPr>
                <w:bCs/>
              </w:rPr>
              <w:t xml:space="preserve">Letter A on their cards, they are going to become experts in how </w:t>
            </w:r>
            <w:r w:rsidRPr="002A1AB3">
              <w:rPr>
                <w:bCs/>
                <w:u w:val="single"/>
              </w:rPr>
              <w:t>electricity</w:t>
            </w:r>
            <w:r>
              <w:rPr>
                <w:bCs/>
              </w:rPr>
              <w:t xml:space="preserve"> use emits carbon emissions.</w:t>
            </w:r>
          </w:p>
          <w:p w14:paraId="2BF4C639" w14:textId="77777777" w:rsidR="00AE1E9A" w:rsidRDefault="00AE1E9A" w:rsidP="008C080D">
            <w:pPr>
              <w:pStyle w:val="ListParagraph"/>
              <w:numPr>
                <w:ilvl w:val="1"/>
                <w:numId w:val="19"/>
              </w:numPr>
              <w:ind w:left="792"/>
              <w:rPr>
                <w:bCs/>
              </w:rPr>
            </w:pPr>
            <w:r>
              <w:rPr>
                <w:bCs/>
              </w:rPr>
              <w:t xml:space="preserve">Letter B on their cards, they will become experts in how </w:t>
            </w:r>
            <w:r w:rsidRPr="002A1AB3">
              <w:rPr>
                <w:bCs/>
                <w:u w:val="single"/>
              </w:rPr>
              <w:t>transportation</w:t>
            </w:r>
            <w:r>
              <w:rPr>
                <w:bCs/>
              </w:rPr>
              <w:t xml:space="preserve"> emits carbon emissions.</w:t>
            </w:r>
          </w:p>
          <w:p w14:paraId="686554A4" w14:textId="77777777" w:rsidR="00AE1E9A" w:rsidRDefault="00AE1E9A" w:rsidP="008C080D">
            <w:pPr>
              <w:pStyle w:val="ListParagraph"/>
              <w:numPr>
                <w:ilvl w:val="1"/>
                <w:numId w:val="19"/>
              </w:numPr>
              <w:ind w:left="792"/>
              <w:rPr>
                <w:bCs/>
              </w:rPr>
            </w:pPr>
            <w:r>
              <w:rPr>
                <w:bCs/>
              </w:rPr>
              <w:t xml:space="preserve">Letter C on their cards, they will become experts in how </w:t>
            </w:r>
            <w:r w:rsidRPr="002A1AB3">
              <w:rPr>
                <w:bCs/>
                <w:u w:val="single"/>
              </w:rPr>
              <w:t>buildings</w:t>
            </w:r>
            <w:r>
              <w:rPr>
                <w:bCs/>
              </w:rPr>
              <w:t xml:space="preserve"> create carbon emissions.</w:t>
            </w:r>
          </w:p>
          <w:p w14:paraId="126D12EA" w14:textId="77777777" w:rsidR="00AE1E9A" w:rsidRDefault="00AE1E9A" w:rsidP="008C080D">
            <w:pPr>
              <w:pStyle w:val="ListParagraph"/>
              <w:numPr>
                <w:ilvl w:val="1"/>
                <w:numId w:val="19"/>
              </w:numPr>
              <w:ind w:left="792"/>
              <w:rPr>
                <w:bCs/>
              </w:rPr>
            </w:pPr>
            <w:r>
              <w:rPr>
                <w:bCs/>
              </w:rPr>
              <w:t xml:space="preserve">Letter D on their cards, they will become experts in how </w:t>
            </w:r>
            <w:r w:rsidRPr="002A1AB3">
              <w:rPr>
                <w:bCs/>
                <w:u w:val="single"/>
              </w:rPr>
              <w:t>food</w:t>
            </w:r>
            <w:r>
              <w:rPr>
                <w:bCs/>
              </w:rPr>
              <w:t xml:space="preserve"> adds carbon in the atmosphere.</w:t>
            </w:r>
          </w:p>
          <w:p w14:paraId="7D7B4DBB" w14:textId="77777777" w:rsidR="00AE1E9A" w:rsidRPr="00A26128" w:rsidRDefault="00AE1E9A" w:rsidP="0040144F">
            <w:pPr>
              <w:pStyle w:val="ListParagraph"/>
              <w:ind w:left="0"/>
              <w:rPr>
                <w:b/>
              </w:rPr>
            </w:pPr>
            <w:r>
              <w:rPr>
                <w:bCs/>
              </w:rPr>
              <w:t>Give the home groups a few minutes to ask any questions they may have about the jigsaw.</w:t>
            </w:r>
          </w:p>
        </w:tc>
      </w:tr>
      <w:tr w:rsidR="00AE1E9A" w:rsidRPr="00DF3A79" w14:paraId="0B49A9BF" w14:textId="77777777" w:rsidTr="0040144F">
        <w:tc>
          <w:tcPr>
            <w:tcW w:w="5000" w:type="pct"/>
          </w:tcPr>
          <w:p w14:paraId="105A9554" w14:textId="77777777" w:rsidR="00AE1E9A" w:rsidRPr="00DF3A79" w:rsidRDefault="00AE1E9A" w:rsidP="008C080D">
            <w:pPr>
              <w:pStyle w:val="ListParagraph"/>
              <w:numPr>
                <w:ilvl w:val="0"/>
                <w:numId w:val="23"/>
              </w:numPr>
              <w:ind w:left="432"/>
              <w:rPr>
                <w:b/>
                <w:bCs/>
              </w:rPr>
            </w:pPr>
            <w:r w:rsidRPr="00DF3A79">
              <w:rPr>
                <w:b/>
                <w:bCs/>
              </w:rPr>
              <w:t>Divide students into expert groups.</w:t>
            </w:r>
          </w:p>
          <w:p w14:paraId="7E1F8211" w14:textId="55EEA6EF" w:rsidR="00AE1E9A" w:rsidRDefault="00AE1E9A" w:rsidP="0040144F">
            <w:pPr>
              <w:rPr>
                <w:bCs/>
              </w:rPr>
            </w:pPr>
            <w:r>
              <w:rPr>
                <w:bCs/>
              </w:rPr>
              <w:t xml:space="preserve">Display slide </w:t>
            </w:r>
            <w:r w:rsidR="00D8350E">
              <w:rPr>
                <w:bCs/>
              </w:rPr>
              <w:t xml:space="preserve">7 </w:t>
            </w:r>
            <w:r>
              <w:rPr>
                <w:bCs/>
              </w:rPr>
              <w:t xml:space="preserve">of the PPT. Tell students to divide by letter to form </w:t>
            </w:r>
            <w:r>
              <w:rPr>
                <w:b/>
                <w:bCs/>
              </w:rPr>
              <w:t>expert</w:t>
            </w:r>
            <w:r>
              <w:rPr>
                <w:bCs/>
              </w:rPr>
              <w:t xml:space="preserve"> groups (i.e., all students with the same letter and number on their cards should group together, etc.). They should hold onto their jigsaw cards for later.</w:t>
            </w:r>
          </w:p>
          <w:p w14:paraId="19CDBC1E" w14:textId="77777777" w:rsidR="00AE1E9A" w:rsidRDefault="00AE1E9A" w:rsidP="008C080D">
            <w:pPr>
              <w:pStyle w:val="ListParagraph"/>
              <w:numPr>
                <w:ilvl w:val="0"/>
                <w:numId w:val="20"/>
              </w:numPr>
              <w:ind w:left="432"/>
              <w:rPr>
                <w:bCs/>
              </w:rPr>
            </w:pPr>
            <w:r w:rsidRPr="007C2C9B">
              <w:rPr>
                <w:bCs/>
              </w:rPr>
              <w:t xml:space="preserve">Distribute </w:t>
            </w:r>
            <w:r w:rsidRPr="00E97EEE">
              <w:rPr>
                <w:bCs/>
                <w:color w:val="0432FF"/>
              </w:rPr>
              <w:t xml:space="preserve">5.2 Group Handouts </w:t>
            </w:r>
            <w:r w:rsidRPr="007C2C9B">
              <w:rPr>
                <w:bCs/>
              </w:rPr>
              <w:t xml:space="preserve">and </w:t>
            </w:r>
            <w:r w:rsidRPr="0088787C">
              <w:rPr>
                <w:bCs/>
                <w:color w:val="0000FF"/>
              </w:rPr>
              <w:t>5.</w:t>
            </w:r>
            <w:r>
              <w:rPr>
                <w:bCs/>
                <w:color w:val="0000FF"/>
              </w:rPr>
              <w:t>2</w:t>
            </w:r>
            <w:r w:rsidRPr="0088787C">
              <w:rPr>
                <w:bCs/>
                <w:color w:val="0000FF"/>
              </w:rPr>
              <w:t xml:space="preserve"> </w:t>
            </w:r>
            <w:r>
              <w:rPr>
                <w:bCs/>
                <w:color w:val="0000FF"/>
              </w:rPr>
              <w:t xml:space="preserve">Group </w:t>
            </w:r>
            <w:r w:rsidRPr="0088787C">
              <w:rPr>
                <w:bCs/>
                <w:color w:val="0000FF"/>
              </w:rPr>
              <w:t>Worksheets</w:t>
            </w:r>
            <w:r w:rsidRPr="007C2C9B">
              <w:rPr>
                <w:bCs/>
              </w:rPr>
              <w:t xml:space="preserve"> (which will vary by group) to each </w:t>
            </w:r>
            <w:r>
              <w:rPr>
                <w:bCs/>
              </w:rPr>
              <w:t>expert</w:t>
            </w:r>
            <w:r w:rsidRPr="007C2C9B">
              <w:rPr>
                <w:bCs/>
              </w:rPr>
              <w:t xml:space="preserve"> group. </w:t>
            </w:r>
          </w:p>
          <w:p w14:paraId="04B67AC8" w14:textId="77777777" w:rsidR="00AE1E9A" w:rsidRDefault="00AE1E9A" w:rsidP="008C080D">
            <w:pPr>
              <w:pStyle w:val="ListParagraph"/>
              <w:numPr>
                <w:ilvl w:val="0"/>
                <w:numId w:val="20"/>
              </w:numPr>
              <w:ind w:left="432"/>
              <w:rPr>
                <w:bCs/>
              </w:rPr>
            </w:pPr>
            <w:r>
              <w:rPr>
                <w:bCs/>
              </w:rPr>
              <w:t>They can use the bottom</w:t>
            </w:r>
            <w:r w:rsidRPr="007C2C9B">
              <w:rPr>
                <w:bCs/>
              </w:rPr>
              <w:t xml:space="preserve"> of the </w:t>
            </w:r>
            <w:r w:rsidRPr="00E97EEE">
              <w:rPr>
                <w:bCs/>
                <w:color w:val="0432FF"/>
              </w:rPr>
              <w:t>5.2 Group Worksheets</w:t>
            </w:r>
            <w:r w:rsidRPr="007C2C9B">
              <w:rPr>
                <w:bCs/>
              </w:rPr>
              <w:t xml:space="preserve"> to help them remember the ideas from their </w:t>
            </w:r>
            <w:r>
              <w:rPr>
                <w:bCs/>
              </w:rPr>
              <w:t>expert</w:t>
            </w:r>
            <w:r w:rsidRPr="007C2C9B">
              <w:rPr>
                <w:bCs/>
              </w:rPr>
              <w:t xml:space="preserve"> groups in their summary to the </w:t>
            </w:r>
            <w:r w:rsidRPr="00E2154C">
              <w:rPr>
                <w:bCs/>
              </w:rPr>
              <w:t>home</w:t>
            </w:r>
            <w:r w:rsidRPr="007C2C9B">
              <w:rPr>
                <w:bCs/>
              </w:rPr>
              <w:t xml:space="preserve"> groups.</w:t>
            </w:r>
          </w:p>
          <w:p w14:paraId="679100C1" w14:textId="77777777" w:rsidR="00AE1E9A" w:rsidRDefault="00AE1E9A" w:rsidP="008C080D">
            <w:pPr>
              <w:pStyle w:val="ListParagraph"/>
              <w:numPr>
                <w:ilvl w:val="0"/>
                <w:numId w:val="20"/>
              </w:numPr>
              <w:ind w:left="432"/>
              <w:rPr>
                <w:bCs/>
              </w:rPr>
            </w:pPr>
            <w:r>
              <w:rPr>
                <w:bCs/>
              </w:rPr>
              <w:lastRenderedPageBreak/>
              <w:t>Give students 30 minutes to work in their groups.</w:t>
            </w:r>
          </w:p>
          <w:p w14:paraId="40D6CB7F" w14:textId="3F8713B6" w:rsidR="00AE1E9A" w:rsidRPr="00DF3A79" w:rsidRDefault="00AE1E9A" w:rsidP="008C080D">
            <w:pPr>
              <w:pStyle w:val="ListParagraph"/>
              <w:numPr>
                <w:ilvl w:val="0"/>
                <w:numId w:val="20"/>
              </w:numPr>
              <w:ind w:left="432"/>
              <w:rPr>
                <w:bCs/>
              </w:rPr>
            </w:pPr>
            <w:r w:rsidRPr="00DF3A79">
              <w:rPr>
                <w:bCs/>
              </w:rPr>
              <w:t xml:space="preserve">Tell students to think about how to summarize the main ideas from the </w:t>
            </w:r>
            <w:r w:rsidR="00F260AF">
              <w:rPr>
                <w:bCs/>
              </w:rPr>
              <w:t>handouts</w:t>
            </w:r>
            <w:r w:rsidRPr="00DF3A79">
              <w:rPr>
                <w:bCs/>
              </w:rPr>
              <w:t xml:space="preserve"> as they prepare to share their expertise in the next round.</w:t>
            </w:r>
          </w:p>
        </w:tc>
      </w:tr>
      <w:tr w:rsidR="00AE1E9A" w:rsidRPr="00DF3A79" w14:paraId="5D690873" w14:textId="77777777" w:rsidTr="0040144F">
        <w:tc>
          <w:tcPr>
            <w:tcW w:w="5000" w:type="pct"/>
          </w:tcPr>
          <w:p w14:paraId="2401B95D" w14:textId="77777777" w:rsidR="00AE1E9A" w:rsidRDefault="00AE1E9A" w:rsidP="008C080D">
            <w:pPr>
              <w:pStyle w:val="ListParagraph"/>
              <w:numPr>
                <w:ilvl w:val="0"/>
                <w:numId w:val="23"/>
              </w:numPr>
              <w:ind w:left="432"/>
              <w:rPr>
                <w:b/>
                <w:bCs/>
              </w:rPr>
            </w:pPr>
            <w:r>
              <w:rPr>
                <w:b/>
                <w:bCs/>
              </w:rPr>
              <w:lastRenderedPageBreak/>
              <w:t>Reorganize students into expert groups.</w:t>
            </w:r>
          </w:p>
          <w:p w14:paraId="7130E85E" w14:textId="3C0C14BE" w:rsidR="00AE1E9A" w:rsidRDefault="00AE1E9A" w:rsidP="0040144F">
            <w:pPr>
              <w:rPr>
                <w:bCs/>
              </w:rPr>
            </w:pPr>
            <w:r>
              <w:rPr>
                <w:bCs/>
              </w:rPr>
              <w:t xml:space="preserve">Display slide </w:t>
            </w:r>
            <w:r w:rsidR="00D8350E">
              <w:rPr>
                <w:bCs/>
              </w:rPr>
              <w:t xml:space="preserve">8 </w:t>
            </w:r>
            <w:r>
              <w:rPr>
                <w:bCs/>
              </w:rPr>
              <w:t xml:space="preserve">of the PPT. Instruct students to regroup according to the image on their jigsaw cards to form </w:t>
            </w:r>
            <w:r>
              <w:rPr>
                <w:b/>
                <w:bCs/>
              </w:rPr>
              <w:t>home</w:t>
            </w:r>
            <w:r>
              <w:rPr>
                <w:bCs/>
              </w:rPr>
              <w:t xml:space="preserve"> groups (i.e., students with gas tanks should all form one group, etc.). </w:t>
            </w:r>
          </w:p>
          <w:p w14:paraId="7C4F5834" w14:textId="77777777" w:rsidR="00AE1E9A" w:rsidRDefault="00AE1E9A" w:rsidP="008C080D">
            <w:pPr>
              <w:pStyle w:val="ListParagraph"/>
              <w:numPr>
                <w:ilvl w:val="0"/>
                <w:numId w:val="21"/>
              </w:numPr>
              <w:ind w:left="432"/>
              <w:rPr>
                <w:bCs/>
              </w:rPr>
            </w:pPr>
            <w:r w:rsidRPr="007C2C9B">
              <w:rPr>
                <w:bCs/>
              </w:rPr>
              <w:t xml:space="preserve">In their </w:t>
            </w:r>
            <w:r>
              <w:rPr>
                <w:bCs/>
              </w:rPr>
              <w:t>home</w:t>
            </w:r>
            <w:r w:rsidRPr="007C2C9B">
              <w:rPr>
                <w:bCs/>
              </w:rPr>
              <w:t xml:space="preserve"> groups</w:t>
            </w:r>
            <w:r>
              <w:rPr>
                <w:bCs/>
              </w:rPr>
              <w:t>, it is each student’s job to provide an expert summary or report of what s/he discussed in his/her expert group (i.e., share his/her expertise).</w:t>
            </w:r>
          </w:p>
          <w:p w14:paraId="0AF7BF0D" w14:textId="77777777" w:rsidR="00AE1E9A" w:rsidRPr="00DF3A79" w:rsidRDefault="00AE1E9A" w:rsidP="008C080D">
            <w:pPr>
              <w:pStyle w:val="ListParagraph"/>
              <w:numPr>
                <w:ilvl w:val="0"/>
                <w:numId w:val="21"/>
              </w:numPr>
              <w:ind w:left="432"/>
              <w:rPr>
                <w:bCs/>
              </w:rPr>
            </w:pPr>
            <w:r w:rsidRPr="00DF3A79">
              <w:rPr>
                <w:bCs/>
              </w:rPr>
              <w:t>Give students 15 minutes to share their expertise.</w:t>
            </w:r>
          </w:p>
        </w:tc>
      </w:tr>
      <w:tr w:rsidR="00AE1E9A" w:rsidRPr="0016568F" w14:paraId="10781F92" w14:textId="77777777" w:rsidTr="0040144F">
        <w:tc>
          <w:tcPr>
            <w:tcW w:w="5000" w:type="pct"/>
          </w:tcPr>
          <w:p w14:paraId="2175FC7F" w14:textId="77777777" w:rsidR="00AE1E9A" w:rsidRDefault="00AE1E9A" w:rsidP="008C080D">
            <w:pPr>
              <w:pStyle w:val="ListParagraph"/>
              <w:numPr>
                <w:ilvl w:val="0"/>
                <w:numId w:val="23"/>
              </w:numPr>
              <w:ind w:left="433"/>
              <w:rPr>
                <w:b/>
                <w:bCs/>
              </w:rPr>
            </w:pPr>
            <w:r>
              <w:rPr>
                <w:b/>
                <w:bCs/>
              </w:rPr>
              <w:t>Recall the lifestyle choices game.</w:t>
            </w:r>
          </w:p>
          <w:p w14:paraId="46644A03" w14:textId="77777777" w:rsidR="00AE1E9A" w:rsidRPr="0016568F" w:rsidRDefault="00AE1E9A" w:rsidP="0040144F">
            <w:pPr>
              <w:ind w:left="72"/>
            </w:pPr>
            <w:r>
              <w:rPr>
                <w:bCs/>
              </w:rPr>
              <w:t>Tell students that in the last a</w:t>
            </w:r>
            <w:r w:rsidRPr="00E97EEE">
              <w:rPr>
                <w:bCs/>
              </w:rPr>
              <w:t xml:space="preserve">ctivity, we learned that people who live in different geographical regions in the world use carbon in different ways, and that the way we use carbon can depend on both our individual choices and also where we live. </w:t>
            </w:r>
            <w:r>
              <w:rPr>
                <w:bCs/>
              </w:rPr>
              <w:t>Now students are going to make another set of lifestyle choices based on what they have learned about carbon.</w:t>
            </w:r>
          </w:p>
        </w:tc>
      </w:tr>
      <w:tr w:rsidR="00AE1E9A" w:rsidRPr="00E97EEE" w14:paraId="43B9FFB1" w14:textId="77777777" w:rsidTr="0040144F">
        <w:tc>
          <w:tcPr>
            <w:tcW w:w="5000" w:type="pct"/>
          </w:tcPr>
          <w:p w14:paraId="6B5FECA4" w14:textId="77777777" w:rsidR="00AE1E9A" w:rsidRDefault="00AE1E9A" w:rsidP="008C080D">
            <w:pPr>
              <w:pStyle w:val="ListParagraph"/>
              <w:numPr>
                <w:ilvl w:val="0"/>
                <w:numId w:val="23"/>
              </w:numPr>
              <w:rPr>
                <w:b/>
                <w:bCs/>
              </w:rPr>
            </w:pPr>
            <w:r>
              <w:rPr>
                <w:b/>
                <w:bCs/>
              </w:rPr>
              <w:t>Have students visit the stations and make lifestyle choices.</w:t>
            </w:r>
          </w:p>
          <w:p w14:paraId="5A065027" w14:textId="36849EE1" w:rsidR="00AE1E9A" w:rsidRDefault="00AE1E9A" w:rsidP="0040144F">
            <w:pPr>
              <w:ind w:left="72"/>
            </w:pPr>
            <w:r>
              <w:t xml:space="preserve">Display slide </w:t>
            </w:r>
            <w:r w:rsidR="00D8350E">
              <w:t xml:space="preserve">9 </w:t>
            </w:r>
            <w:r>
              <w:t>of the PPT. Return or have each student take out their copy of</w:t>
            </w:r>
            <w:r w:rsidRPr="00F56D85">
              <w:t xml:space="preserve"> </w:t>
            </w:r>
            <w:r>
              <w:rPr>
                <w:color w:val="0000FF"/>
              </w:rPr>
              <w:t>5.1 Extreme Makeover: Lifestyle Edition Worksheet</w:t>
            </w:r>
            <w:r w:rsidRPr="00F56D85">
              <w:t xml:space="preserve">. </w:t>
            </w:r>
          </w:p>
          <w:p w14:paraId="3F3DDCAF" w14:textId="77777777" w:rsidR="00AE1E9A" w:rsidRDefault="00AE1E9A" w:rsidP="008C080D">
            <w:pPr>
              <w:pStyle w:val="ListParagraph"/>
              <w:numPr>
                <w:ilvl w:val="0"/>
                <w:numId w:val="9"/>
              </w:numPr>
              <w:ind w:left="432"/>
            </w:pPr>
            <w:r w:rsidRPr="00F56D85">
              <w:t>Tell students that each station contains four different options</w:t>
            </w:r>
            <w:r>
              <w:t xml:space="preserve"> and that it is their job to select one at each station.</w:t>
            </w:r>
            <w:r w:rsidRPr="00F56D85">
              <w:t xml:space="preserve"> </w:t>
            </w:r>
          </w:p>
          <w:p w14:paraId="4347EA5C" w14:textId="77777777" w:rsidR="00AE1E9A" w:rsidRDefault="00AE1E9A" w:rsidP="008C080D">
            <w:pPr>
              <w:pStyle w:val="ListParagraph"/>
              <w:numPr>
                <w:ilvl w:val="0"/>
                <w:numId w:val="9"/>
              </w:numPr>
              <w:ind w:left="432"/>
            </w:pPr>
            <w:r w:rsidRPr="00F56D85">
              <w:t>They should visit each station, read each lifestyle card at each station, and select a lifestyle fr</w:t>
            </w:r>
            <w:r>
              <w:t xml:space="preserve">om </w:t>
            </w:r>
            <w:r w:rsidRPr="00F56D85">
              <w:t>each station (they should record their choice</w:t>
            </w:r>
            <w:r>
              <w:t>s</w:t>
            </w:r>
            <w:r w:rsidRPr="00F56D85">
              <w:t xml:space="preserve"> in </w:t>
            </w:r>
            <w:r>
              <w:t>the table)</w:t>
            </w:r>
          </w:p>
          <w:p w14:paraId="38F69B85" w14:textId="77777777" w:rsidR="00AE1E9A" w:rsidRDefault="00AE1E9A" w:rsidP="008C080D">
            <w:pPr>
              <w:pStyle w:val="ListParagraph"/>
              <w:numPr>
                <w:ilvl w:val="0"/>
                <w:numId w:val="9"/>
              </w:numPr>
              <w:ind w:left="432"/>
            </w:pPr>
            <w:r>
              <w:t>Give students 10</w:t>
            </w:r>
            <w:r w:rsidRPr="00F56D85">
              <w:t xml:space="preserve"> minutes to visit all four stations.</w:t>
            </w:r>
          </w:p>
          <w:p w14:paraId="67B91DD2" w14:textId="77777777" w:rsidR="00AE1E9A" w:rsidRPr="00E97EEE" w:rsidRDefault="00AE1E9A" w:rsidP="008C080D">
            <w:pPr>
              <w:pStyle w:val="ListParagraph"/>
              <w:numPr>
                <w:ilvl w:val="0"/>
                <w:numId w:val="9"/>
              </w:numPr>
              <w:ind w:left="432"/>
            </w:pPr>
            <w:r w:rsidRPr="00E97EEE">
              <w:t xml:space="preserve">Students may ask you “How should I decide what to choose?” </w:t>
            </w:r>
            <w:r>
              <w:t>This time t</w:t>
            </w:r>
            <w:r w:rsidRPr="00E97EEE">
              <w:t xml:space="preserve">hey should make their decision based on what they </w:t>
            </w:r>
            <w:r>
              <w:t>would do to lower their carbon emissions</w:t>
            </w:r>
            <w:r w:rsidRPr="00E97EEE">
              <w:t>.</w:t>
            </w:r>
          </w:p>
        </w:tc>
      </w:tr>
      <w:tr w:rsidR="00AE1E9A" w:rsidRPr="00E97EEE" w14:paraId="617507B5" w14:textId="77777777" w:rsidTr="0040144F">
        <w:tc>
          <w:tcPr>
            <w:tcW w:w="5000" w:type="pct"/>
          </w:tcPr>
          <w:p w14:paraId="5193138C" w14:textId="77777777" w:rsidR="00AE1E9A" w:rsidRDefault="00AE1E9A" w:rsidP="008C080D">
            <w:pPr>
              <w:pStyle w:val="ListParagraph"/>
              <w:numPr>
                <w:ilvl w:val="0"/>
                <w:numId w:val="23"/>
              </w:numPr>
              <w:rPr>
                <w:b/>
                <w:bCs/>
              </w:rPr>
            </w:pPr>
            <w:r>
              <w:rPr>
                <w:b/>
                <w:bCs/>
              </w:rPr>
              <w:t>Calculate carbon emissions associated with the students’ chosen lifestyles.</w:t>
            </w:r>
          </w:p>
          <w:p w14:paraId="1261D16E" w14:textId="77777777" w:rsidR="00AE1E9A" w:rsidRDefault="00AE1E9A" w:rsidP="0040144F">
            <w:pPr>
              <w:rPr>
                <w:bCs/>
              </w:rPr>
            </w:pPr>
            <w:r>
              <w:t>Return or have each student take out their copy of</w:t>
            </w:r>
            <w:r w:rsidRPr="00F56D85">
              <w:t xml:space="preserve"> </w:t>
            </w:r>
            <w:r>
              <w:rPr>
                <w:color w:val="0000FF"/>
              </w:rPr>
              <w:t xml:space="preserve">5.1 Secrets Revealed! Worksheet </w:t>
            </w:r>
            <w:r w:rsidRPr="00F56D85">
              <w:rPr>
                <w:bCs/>
              </w:rPr>
              <w:t>to each student and tell students t</w:t>
            </w:r>
            <w:r>
              <w:rPr>
                <w:bCs/>
              </w:rPr>
              <w:t>o use the information in Table 3</w:t>
            </w:r>
            <w:r w:rsidRPr="00F56D85">
              <w:rPr>
                <w:bCs/>
              </w:rPr>
              <w:t xml:space="preserve"> to calculate how much carbon emissions are associated with their lifestyle choices. Give them time to make calculations</w:t>
            </w:r>
            <w:r>
              <w:rPr>
                <w:bCs/>
              </w:rPr>
              <w:t xml:space="preserve"> and share with their neighbor.</w:t>
            </w:r>
          </w:p>
          <w:p w14:paraId="4DAC2E32" w14:textId="77777777" w:rsidR="00AE1E9A" w:rsidRPr="00E97EEE" w:rsidRDefault="00AE1E9A" w:rsidP="008C080D">
            <w:pPr>
              <w:pStyle w:val="ListParagraph"/>
              <w:numPr>
                <w:ilvl w:val="0"/>
                <w:numId w:val="24"/>
              </w:numPr>
              <w:rPr>
                <w:bCs/>
              </w:rPr>
            </w:pPr>
            <w:r>
              <w:rPr>
                <w:bCs/>
              </w:rPr>
              <w:t xml:space="preserve">Have a class discussion about what students would need to change in their lives to live out these new lifestyles. Discuss what is possible and impossible to do based on where they live. </w:t>
            </w:r>
          </w:p>
        </w:tc>
      </w:tr>
      <w:tr w:rsidR="00AE1E9A" w:rsidRPr="00E97EEE" w14:paraId="7B582984" w14:textId="77777777" w:rsidTr="0040144F">
        <w:tc>
          <w:tcPr>
            <w:tcW w:w="5000" w:type="pct"/>
          </w:tcPr>
          <w:p w14:paraId="61B598E6" w14:textId="77777777" w:rsidR="00AE1E9A" w:rsidRDefault="00AE1E9A" w:rsidP="008C080D">
            <w:pPr>
              <w:pStyle w:val="ListParagraph"/>
              <w:numPr>
                <w:ilvl w:val="0"/>
                <w:numId w:val="23"/>
              </w:numPr>
              <w:rPr>
                <w:b/>
                <w:bCs/>
              </w:rPr>
            </w:pPr>
            <w:r>
              <w:rPr>
                <w:b/>
                <w:bCs/>
              </w:rPr>
              <w:t>Ask students which countries are represented in the Activity.</w:t>
            </w:r>
          </w:p>
          <w:p w14:paraId="0EB789D9" w14:textId="18D0001F" w:rsidR="00AE1E9A" w:rsidRDefault="00AE1E9A" w:rsidP="0040144F">
            <w:pPr>
              <w:ind w:left="72"/>
            </w:pPr>
            <w:r>
              <w:t xml:space="preserve">Display slide </w:t>
            </w:r>
            <w:r w:rsidR="00D8350E">
              <w:t xml:space="preserve">10 </w:t>
            </w:r>
            <w:r>
              <w:t>of</w:t>
            </w:r>
            <w:r>
              <w:rPr>
                <w:bCs/>
                <w:color w:val="0000FF"/>
              </w:rPr>
              <w:t xml:space="preserve"> </w:t>
            </w:r>
            <w:r>
              <w:rPr>
                <w:bCs/>
                <w:color w:val="000000" w:themeColor="text1"/>
              </w:rPr>
              <w:t>the PPT</w:t>
            </w:r>
            <w:r w:rsidRPr="00292802">
              <w:rPr>
                <w:bCs/>
              </w:rPr>
              <w:t>.</w:t>
            </w:r>
          </w:p>
          <w:p w14:paraId="322FF897" w14:textId="77777777" w:rsidR="00AE1E9A" w:rsidRDefault="00AE1E9A" w:rsidP="008C080D">
            <w:pPr>
              <w:pStyle w:val="ListParagraph"/>
              <w:numPr>
                <w:ilvl w:val="0"/>
                <w:numId w:val="9"/>
              </w:numPr>
              <w:ind w:left="432"/>
            </w:pPr>
            <w:r w:rsidRPr="00292802">
              <w:t xml:space="preserve">Ask students: </w:t>
            </w:r>
            <w:r w:rsidRPr="00292802">
              <w:rPr>
                <w:i/>
              </w:rPr>
              <w:t>Which countries do you think are represented by lifestyles A, B, C, and D?</w:t>
            </w:r>
            <w:r w:rsidRPr="00292802">
              <w:t xml:space="preserve"> </w:t>
            </w:r>
          </w:p>
          <w:p w14:paraId="75607984" w14:textId="77777777" w:rsidR="00AE1E9A" w:rsidRDefault="00AE1E9A" w:rsidP="008C080D">
            <w:pPr>
              <w:pStyle w:val="ListParagraph"/>
              <w:numPr>
                <w:ilvl w:val="0"/>
                <w:numId w:val="9"/>
              </w:numPr>
              <w:ind w:left="432"/>
            </w:pPr>
            <w:r w:rsidRPr="00292802">
              <w:t xml:space="preserve">Give students an opportunity to suggest ideas about this question. You may need to remind them of the characteristics for each lifestyle. </w:t>
            </w:r>
          </w:p>
          <w:p w14:paraId="1122B3CB" w14:textId="77777777" w:rsidR="00AE1E9A" w:rsidRPr="00E97EEE" w:rsidRDefault="00AE1E9A" w:rsidP="008C080D">
            <w:pPr>
              <w:pStyle w:val="ListParagraph"/>
              <w:numPr>
                <w:ilvl w:val="0"/>
                <w:numId w:val="9"/>
              </w:numPr>
              <w:ind w:left="432"/>
            </w:pPr>
            <w:r w:rsidRPr="00E97EEE">
              <w:t xml:space="preserve">Ask them what information or experience they used to guess the way that they did. For example: </w:t>
            </w:r>
            <w:r w:rsidRPr="00E97EEE">
              <w:rPr>
                <w:i/>
              </w:rPr>
              <w:t>“What information did you use to guess that Lifestyle A is the United States?”</w:t>
            </w:r>
          </w:p>
        </w:tc>
      </w:tr>
      <w:tr w:rsidR="00AE1E9A" w:rsidRPr="00E97EEE" w14:paraId="5A314C71" w14:textId="77777777" w:rsidTr="0040144F">
        <w:tc>
          <w:tcPr>
            <w:tcW w:w="5000" w:type="pct"/>
          </w:tcPr>
          <w:p w14:paraId="003DA4B1" w14:textId="77777777" w:rsidR="00AE1E9A" w:rsidRDefault="00AE1E9A" w:rsidP="008C080D">
            <w:pPr>
              <w:pStyle w:val="ListParagraph"/>
              <w:numPr>
                <w:ilvl w:val="0"/>
                <w:numId w:val="23"/>
              </w:numPr>
              <w:ind w:left="433"/>
              <w:rPr>
                <w:b/>
                <w:bCs/>
              </w:rPr>
            </w:pPr>
            <w:r>
              <w:rPr>
                <w:b/>
                <w:bCs/>
              </w:rPr>
              <w:t>Reveal the answers!</w:t>
            </w:r>
          </w:p>
          <w:p w14:paraId="57E3D7F7" w14:textId="11AD5B9E" w:rsidR="00AE1E9A" w:rsidRDefault="00AE1E9A" w:rsidP="0040144F">
            <w:pPr>
              <w:rPr>
                <w:bCs/>
              </w:rPr>
            </w:pPr>
            <w:r w:rsidRPr="00292802">
              <w:rPr>
                <w:bCs/>
              </w:rPr>
              <w:t xml:space="preserve">Use Slide </w:t>
            </w:r>
            <w:r w:rsidR="00D8350E">
              <w:rPr>
                <w:bCs/>
              </w:rPr>
              <w:t>11</w:t>
            </w:r>
            <w:r w:rsidR="00D8350E" w:rsidRPr="00292802">
              <w:rPr>
                <w:bCs/>
              </w:rPr>
              <w:t xml:space="preserve"> </w:t>
            </w:r>
            <w:r w:rsidRPr="00292802">
              <w:rPr>
                <w:bCs/>
              </w:rPr>
              <w:t xml:space="preserve">to show which country is associated with which lifestyle. </w:t>
            </w:r>
          </w:p>
          <w:p w14:paraId="5AE10B60" w14:textId="77777777" w:rsidR="00AE1E9A" w:rsidRDefault="00AE1E9A" w:rsidP="008C080D">
            <w:pPr>
              <w:pStyle w:val="ListParagraph"/>
              <w:numPr>
                <w:ilvl w:val="0"/>
                <w:numId w:val="16"/>
              </w:numPr>
              <w:ind w:left="433"/>
              <w:rPr>
                <w:bCs/>
              </w:rPr>
            </w:pPr>
            <w:r w:rsidRPr="00292802">
              <w:rPr>
                <w:bCs/>
              </w:rPr>
              <w:t xml:space="preserve">Ask students if this is what they were expecting. </w:t>
            </w:r>
          </w:p>
          <w:p w14:paraId="067E58A4" w14:textId="1EDCC277" w:rsidR="00AE1E9A" w:rsidRDefault="00AE1E9A" w:rsidP="008C080D">
            <w:pPr>
              <w:pStyle w:val="ListParagraph"/>
              <w:numPr>
                <w:ilvl w:val="0"/>
                <w:numId w:val="16"/>
              </w:numPr>
              <w:ind w:left="433"/>
              <w:rPr>
                <w:bCs/>
              </w:rPr>
            </w:pPr>
            <w:r w:rsidRPr="00292802">
              <w:rPr>
                <w:bCs/>
              </w:rPr>
              <w:lastRenderedPageBreak/>
              <w:t xml:space="preserve">Use Slide </w:t>
            </w:r>
            <w:r w:rsidR="00D8350E">
              <w:rPr>
                <w:bCs/>
              </w:rPr>
              <w:t>12</w:t>
            </w:r>
            <w:r w:rsidR="00D8350E" w:rsidRPr="00292802">
              <w:rPr>
                <w:bCs/>
              </w:rPr>
              <w:t xml:space="preserve"> </w:t>
            </w:r>
            <w:r w:rsidRPr="00292802">
              <w:rPr>
                <w:bCs/>
              </w:rPr>
              <w:t xml:space="preserve">of the presentation to ask, </w:t>
            </w:r>
            <w:r w:rsidRPr="00292802">
              <w:rPr>
                <w:bCs/>
                <w:i/>
              </w:rPr>
              <w:t>“Why do you think these countries have different carbon emissions?”</w:t>
            </w:r>
            <w:r w:rsidRPr="00292802">
              <w:rPr>
                <w:bCs/>
              </w:rPr>
              <w:t xml:space="preserve"> </w:t>
            </w:r>
          </w:p>
          <w:p w14:paraId="381B3B3C" w14:textId="77777777" w:rsidR="00AE1E9A" w:rsidRDefault="00AE1E9A" w:rsidP="008C080D">
            <w:pPr>
              <w:pStyle w:val="ListParagraph"/>
              <w:numPr>
                <w:ilvl w:val="0"/>
                <w:numId w:val="16"/>
              </w:numPr>
              <w:ind w:left="433"/>
              <w:rPr>
                <w:bCs/>
              </w:rPr>
            </w:pPr>
            <w:r w:rsidRPr="00292802">
              <w:rPr>
                <w:bCs/>
              </w:rPr>
              <w:t xml:space="preserve">Invite students to share ideas with the class. </w:t>
            </w:r>
          </w:p>
          <w:p w14:paraId="07BC345B" w14:textId="77777777" w:rsidR="00AE1E9A" w:rsidRPr="00E97EEE" w:rsidRDefault="00AE1E9A" w:rsidP="008C080D">
            <w:pPr>
              <w:pStyle w:val="ListParagraph"/>
              <w:numPr>
                <w:ilvl w:val="0"/>
                <w:numId w:val="16"/>
              </w:numPr>
              <w:ind w:left="433"/>
              <w:rPr>
                <w:bCs/>
              </w:rPr>
            </w:pPr>
            <w:r w:rsidRPr="00E97EEE">
              <w:rPr>
                <w:bCs/>
              </w:rPr>
              <w:t xml:space="preserve">Students may notice that France has a very low emission rate associated with its electricity use, even though citizens from that country use a lot of electricity per capita. If this comes up, tell students that France generates a lot of electricity using nuclear power generators, which do not emit carbon. </w:t>
            </w:r>
          </w:p>
        </w:tc>
      </w:tr>
      <w:tr w:rsidR="00AE1E9A" w:rsidRPr="00E97EEE" w14:paraId="4CF2DA63" w14:textId="77777777" w:rsidTr="0040144F">
        <w:tc>
          <w:tcPr>
            <w:tcW w:w="5000" w:type="pct"/>
          </w:tcPr>
          <w:p w14:paraId="304E6C89" w14:textId="77777777" w:rsidR="00AE1E9A" w:rsidRPr="008A5A33" w:rsidRDefault="00AE1E9A" w:rsidP="008C080D">
            <w:pPr>
              <w:pStyle w:val="ListParagraph"/>
              <w:numPr>
                <w:ilvl w:val="0"/>
                <w:numId w:val="23"/>
              </w:numPr>
              <w:rPr>
                <w:b/>
                <w:bCs/>
              </w:rPr>
            </w:pPr>
            <w:r w:rsidRPr="008A5A33">
              <w:rPr>
                <w:b/>
                <w:bCs/>
              </w:rPr>
              <w:lastRenderedPageBreak/>
              <w:t>Think-pair-share discussion.</w:t>
            </w:r>
          </w:p>
          <w:p w14:paraId="4BA6834F" w14:textId="73B85782" w:rsidR="00AE1E9A" w:rsidRDefault="00AE1E9A" w:rsidP="0040144F">
            <w:pPr>
              <w:rPr>
                <w:bCs/>
              </w:rPr>
            </w:pPr>
            <w:r w:rsidRPr="00292802">
              <w:rPr>
                <w:bCs/>
              </w:rPr>
              <w:t xml:space="preserve">Display Slide </w:t>
            </w:r>
            <w:r w:rsidR="00D8350E">
              <w:rPr>
                <w:bCs/>
              </w:rPr>
              <w:t>13</w:t>
            </w:r>
            <w:r w:rsidR="00D8350E" w:rsidRPr="00292802">
              <w:rPr>
                <w:bCs/>
              </w:rPr>
              <w:t xml:space="preserve"> </w:t>
            </w:r>
            <w:r w:rsidRPr="00292802">
              <w:rPr>
                <w:bCs/>
              </w:rPr>
              <w:t xml:space="preserve">of the </w:t>
            </w:r>
            <w:r>
              <w:rPr>
                <w:bCs/>
              </w:rPr>
              <w:t>PPT</w:t>
            </w:r>
            <w:r w:rsidRPr="00292802">
              <w:rPr>
                <w:bCs/>
              </w:rPr>
              <w:t xml:space="preserve">. </w:t>
            </w:r>
          </w:p>
          <w:p w14:paraId="4E0848BD" w14:textId="21F2F070" w:rsidR="00AE1E9A" w:rsidRDefault="00AE1E9A" w:rsidP="008C080D">
            <w:pPr>
              <w:pStyle w:val="ListParagraph"/>
              <w:numPr>
                <w:ilvl w:val="0"/>
                <w:numId w:val="17"/>
              </w:numPr>
              <w:ind w:left="432"/>
              <w:rPr>
                <w:bCs/>
              </w:rPr>
            </w:pPr>
            <w:r w:rsidRPr="00292802">
              <w:rPr>
                <w:bCs/>
              </w:rPr>
              <w:t>Tell students to find partner</w:t>
            </w:r>
            <w:r w:rsidR="00D8350E">
              <w:rPr>
                <w:bCs/>
              </w:rPr>
              <w:t>s</w:t>
            </w:r>
            <w:r w:rsidRPr="00292802">
              <w:rPr>
                <w:bCs/>
              </w:rPr>
              <w:t xml:space="preserve">. </w:t>
            </w:r>
          </w:p>
          <w:p w14:paraId="2EDB48BD" w14:textId="7FFEC62A" w:rsidR="00AE1E9A" w:rsidRDefault="00AE1E9A" w:rsidP="008C080D">
            <w:pPr>
              <w:pStyle w:val="ListParagraph"/>
              <w:numPr>
                <w:ilvl w:val="0"/>
                <w:numId w:val="17"/>
              </w:numPr>
              <w:ind w:left="432"/>
              <w:rPr>
                <w:bCs/>
              </w:rPr>
            </w:pPr>
            <w:r w:rsidRPr="00292802">
              <w:rPr>
                <w:bCs/>
              </w:rPr>
              <w:t>Display the first question. Give students 30 seconds to think about their answer, and then</w:t>
            </w:r>
            <w:r w:rsidR="00134258">
              <w:rPr>
                <w:bCs/>
              </w:rPr>
              <w:t xml:space="preserve"> </w:t>
            </w:r>
            <w:r w:rsidRPr="00292802">
              <w:rPr>
                <w:bCs/>
              </w:rPr>
              <w:t xml:space="preserve">1 minute to exchange their ideas with a partner. </w:t>
            </w:r>
          </w:p>
          <w:p w14:paraId="2D82387A" w14:textId="77777777" w:rsidR="00AE1E9A" w:rsidRDefault="00AE1E9A" w:rsidP="008C080D">
            <w:pPr>
              <w:pStyle w:val="ListParagraph"/>
              <w:numPr>
                <w:ilvl w:val="0"/>
                <w:numId w:val="17"/>
              </w:numPr>
              <w:ind w:left="432"/>
              <w:rPr>
                <w:bCs/>
              </w:rPr>
            </w:pPr>
            <w:r w:rsidRPr="00292802">
              <w:rPr>
                <w:bCs/>
              </w:rPr>
              <w:t xml:space="preserve">Invite a few pairs to share their ideas for this question with the class. </w:t>
            </w:r>
          </w:p>
          <w:p w14:paraId="3A2CB244" w14:textId="77777777" w:rsidR="00AE1E9A" w:rsidRDefault="00AE1E9A" w:rsidP="008C080D">
            <w:pPr>
              <w:pStyle w:val="ListParagraph"/>
              <w:numPr>
                <w:ilvl w:val="0"/>
                <w:numId w:val="17"/>
              </w:numPr>
              <w:ind w:left="432"/>
              <w:rPr>
                <w:bCs/>
              </w:rPr>
            </w:pPr>
            <w:r w:rsidRPr="00292802">
              <w:rPr>
                <w:bCs/>
              </w:rPr>
              <w:t>Display the next question</w:t>
            </w:r>
            <w:r>
              <w:rPr>
                <w:bCs/>
              </w:rPr>
              <w:t xml:space="preserve"> </w:t>
            </w:r>
            <w:r w:rsidRPr="00292802">
              <w:rPr>
                <w:bCs/>
              </w:rPr>
              <w:t xml:space="preserve">and repeat the process. </w:t>
            </w:r>
          </w:p>
          <w:p w14:paraId="5FBFB657" w14:textId="77777777" w:rsidR="00AE1E9A" w:rsidRDefault="00AE1E9A" w:rsidP="008C080D">
            <w:pPr>
              <w:pStyle w:val="ListParagraph"/>
              <w:numPr>
                <w:ilvl w:val="0"/>
                <w:numId w:val="17"/>
              </w:numPr>
              <w:ind w:left="432"/>
              <w:rPr>
                <w:bCs/>
              </w:rPr>
            </w:pPr>
            <w:r w:rsidRPr="00292802">
              <w:rPr>
                <w:bCs/>
              </w:rPr>
              <w:t>Go through the questions on the slide until you have answered all six questions.</w:t>
            </w:r>
          </w:p>
          <w:p w14:paraId="58C30710" w14:textId="77777777" w:rsidR="00AE1E9A" w:rsidRPr="00E97EEE" w:rsidRDefault="00AE1E9A" w:rsidP="0040144F">
            <w:pPr>
              <w:rPr>
                <w:b/>
                <w:bCs/>
              </w:rPr>
            </w:pPr>
            <w:r w:rsidRPr="00E97EEE">
              <w:rPr>
                <w:bCs/>
              </w:rPr>
              <w:t>Try to make connections between how our individual lifestyles choices can affect others around the world even though some effects of climate change (e.g. sea level) might not affect us directly.</w:t>
            </w:r>
          </w:p>
        </w:tc>
      </w:tr>
      <w:tr w:rsidR="00211E59" w:rsidRPr="00E97EEE" w14:paraId="1B2CA880" w14:textId="77777777" w:rsidTr="0040144F">
        <w:tc>
          <w:tcPr>
            <w:tcW w:w="5000" w:type="pct"/>
          </w:tcPr>
          <w:p w14:paraId="099D2586" w14:textId="5C965B6E" w:rsidR="00211E59" w:rsidRPr="001C4065" w:rsidRDefault="00211E59" w:rsidP="001C4065">
            <w:pPr>
              <w:pStyle w:val="ListParagraph"/>
              <w:numPr>
                <w:ilvl w:val="0"/>
                <w:numId w:val="23"/>
              </w:numPr>
              <w:rPr>
                <w:b/>
              </w:rPr>
            </w:pPr>
            <w:r w:rsidRPr="001C4065">
              <w:rPr>
                <w:b/>
              </w:rPr>
              <w:t>Have students complete an exit ticket.</w:t>
            </w:r>
          </w:p>
          <w:p w14:paraId="6CB54C8F" w14:textId="5E3D5BC2" w:rsidR="00211E59" w:rsidRPr="001C4065" w:rsidRDefault="00211E59" w:rsidP="001C4065">
            <w:pPr>
              <w:pStyle w:val="ListParagraph"/>
              <w:numPr>
                <w:ilvl w:val="0"/>
                <w:numId w:val="5"/>
              </w:numPr>
              <w:ind w:left="333" w:right="36"/>
              <w:rPr>
                <w:color w:val="0000FF"/>
              </w:rPr>
            </w:pPr>
            <w:r>
              <w:t xml:space="preserve">Show Slide </w:t>
            </w:r>
            <w:r w:rsidR="00E95AA1">
              <w:t>14</w:t>
            </w:r>
            <w:r>
              <w:t xml:space="preserve"> </w:t>
            </w:r>
            <w:r w:rsidRPr="00A72249">
              <w:t xml:space="preserve">of the </w:t>
            </w:r>
            <w:r>
              <w:rPr>
                <w:color w:val="0000FF"/>
              </w:rPr>
              <w:t>5.2 Carbon Emissions Jigsaw PPT</w:t>
            </w:r>
            <w:r>
              <w:rPr>
                <w:color w:val="000000" w:themeColor="text1"/>
              </w:rPr>
              <w:t>.</w:t>
            </w:r>
          </w:p>
          <w:p w14:paraId="024703B6" w14:textId="1EFF2D37" w:rsidR="00211E59" w:rsidRPr="001B39A4" w:rsidRDefault="00211E59" w:rsidP="00211E59">
            <w:pPr>
              <w:pStyle w:val="ListParagraph"/>
              <w:numPr>
                <w:ilvl w:val="0"/>
                <w:numId w:val="37"/>
              </w:numPr>
              <w:spacing w:after="0"/>
              <w:ind w:left="333" w:right="36"/>
              <w:rPr>
                <w:color w:val="0000FF"/>
              </w:rPr>
            </w:pPr>
            <w:r>
              <w:t>Conclusions: How do lifestyles in the United State affect the size of the Earth’s atmospheric CO</w:t>
            </w:r>
            <w:r>
              <w:rPr>
                <w:vertAlign w:val="subscript"/>
              </w:rPr>
              <w:t>2</w:t>
            </w:r>
            <w:r>
              <w:t xml:space="preserve"> pool?</w:t>
            </w:r>
          </w:p>
          <w:p w14:paraId="79661709" w14:textId="0A4F1F85" w:rsidR="00211E59" w:rsidRDefault="00211E59" w:rsidP="00211E59">
            <w:pPr>
              <w:pStyle w:val="ListParagraph"/>
              <w:numPr>
                <w:ilvl w:val="0"/>
                <w:numId w:val="38"/>
              </w:numPr>
              <w:ind w:left="333"/>
            </w:pPr>
            <w:r>
              <w:t>Predictions: How can we choose to change our lifestyles?</w:t>
            </w:r>
          </w:p>
          <w:p w14:paraId="600100C7" w14:textId="77777777" w:rsidR="00211E59" w:rsidRDefault="00211E59" w:rsidP="00211E59">
            <w:pPr>
              <w:pStyle w:val="ListParagraph"/>
              <w:numPr>
                <w:ilvl w:val="0"/>
                <w:numId w:val="38"/>
              </w:numPr>
              <w:ind w:left="333"/>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3840709A" w14:textId="7388BE7F" w:rsidR="00211E59" w:rsidRPr="001C4065" w:rsidRDefault="00211E59" w:rsidP="001C4065">
            <w:pPr>
              <w:pStyle w:val="ListParagraph"/>
              <w:numPr>
                <w:ilvl w:val="0"/>
                <w:numId w:val="38"/>
              </w:numPr>
              <w:ind w:left="333"/>
            </w:pPr>
            <w:r>
              <w:t xml:space="preserve">The conclusions question will provide you with information about what your students are taking away from the activity. Student answers to the conclusions question can be used on the </w:t>
            </w:r>
            <w:r w:rsidRPr="00211E59">
              <w:rPr>
                <w:color w:val="00B050"/>
              </w:rPr>
              <w:t xml:space="preserve">Driving Question Board </w:t>
            </w:r>
            <w:r>
              <w:t>(if you are using one). The predictions question allows students to begin thinking about the next activity and allows you to assess their current ideas as you prepare for the next activity. Student answers to the predictions question can be used as a lead into the next activity.</w:t>
            </w:r>
          </w:p>
        </w:tc>
      </w:tr>
    </w:tbl>
    <w:p w14:paraId="47749217" w14:textId="77777777" w:rsidR="00E27F66" w:rsidRPr="00D438F2" w:rsidRDefault="00E27F66" w:rsidP="00E27F66"/>
    <w:p w14:paraId="5E1552BF" w14:textId="77777777" w:rsidR="00E27F66" w:rsidRPr="00D438F2" w:rsidRDefault="00E27F66" w:rsidP="00E27F66">
      <w:pPr>
        <w:pStyle w:val="Heading2"/>
      </w:pPr>
      <w:r>
        <w:rPr>
          <w:color w:val="FF0000"/>
        </w:rPr>
        <w:t xml:space="preserve">Tab 3: </w:t>
      </w:r>
      <w:r w:rsidRPr="00D438F2">
        <w:t>Assessment</w:t>
      </w:r>
    </w:p>
    <w:p w14:paraId="2485F6C6" w14:textId="77777777" w:rsidR="00AE1E9A" w:rsidRPr="00BB0E06" w:rsidRDefault="00AE1E9A" w:rsidP="00AE1E9A">
      <w:pPr>
        <w:ind w:right="36"/>
      </w:pPr>
      <w:r>
        <w:t>Circulate the room during both home and expert group discussions to listen to the group conversations. Note if students are drawing on the main points from the handouts or if they have questions.</w:t>
      </w:r>
    </w:p>
    <w:p w14:paraId="4258D070" w14:textId="77777777" w:rsidR="00AE1E9A" w:rsidRPr="00BB0E06" w:rsidRDefault="00AE1E9A" w:rsidP="00AE1E9A">
      <w:pPr>
        <w:pStyle w:val="Heading3"/>
      </w:pPr>
      <w:r w:rsidRPr="00BB0E06">
        <w:t>Tips</w:t>
      </w:r>
    </w:p>
    <w:p w14:paraId="64412F9A" w14:textId="77777777" w:rsidR="00AE1E9A" w:rsidRPr="0016568F" w:rsidRDefault="00AE1E9A" w:rsidP="00AE1E9A">
      <w:pPr>
        <w:ind w:right="36"/>
      </w:pPr>
      <w:r>
        <w:t>Encourage students to practice literacy and reading skills during their home groups by reading aloud to each other.</w:t>
      </w:r>
    </w:p>
    <w:p w14:paraId="6DDF1D29" w14:textId="77777777" w:rsidR="00E27F66" w:rsidRDefault="00E27F66" w:rsidP="00E27F66">
      <w:pPr>
        <w:pStyle w:val="Heading2"/>
      </w:pPr>
      <w:r w:rsidRPr="00B517E1">
        <w:rPr>
          <w:color w:val="FF0000"/>
        </w:rPr>
        <w:lastRenderedPageBreak/>
        <w:t>Tab 4</w:t>
      </w:r>
      <w:r>
        <w:t>: Differentiation &amp;</w:t>
      </w:r>
      <w:r w:rsidRPr="00761F92">
        <w:t xml:space="preserve"> </w:t>
      </w:r>
      <w:r w:rsidRPr="00D438F2">
        <w:t>Extending the Learning</w:t>
      </w:r>
      <w:r>
        <w:t xml:space="preserve"> </w:t>
      </w:r>
    </w:p>
    <w:p w14:paraId="236E9154" w14:textId="77777777" w:rsidR="00E27F66" w:rsidRDefault="00E27F66" w:rsidP="00E27F66">
      <w:pPr>
        <w:pStyle w:val="Heading3"/>
        <w:rPr>
          <w:color w:val="FF0000"/>
        </w:rPr>
      </w:pPr>
      <w:r>
        <w:t xml:space="preserve">Differentiation </w:t>
      </w:r>
      <w:r>
        <w:rPr>
          <w:color w:val="FF0000"/>
        </w:rPr>
        <w:t>(Accordion)</w:t>
      </w:r>
    </w:p>
    <w:p w14:paraId="63C9F87D" w14:textId="3FD1F671" w:rsidR="00E27F66" w:rsidRDefault="00F260AF" w:rsidP="001C4065">
      <w:pPr>
        <w:pStyle w:val="ListParagraph"/>
        <w:numPr>
          <w:ilvl w:val="0"/>
          <w:numId w:val="32"/>
        </w:numPr>
        <w:ind w:left="360"/>
      </w:pPr>
      <w:r>
        <w:t>Strategically assign groups.</w:t>
      </w:r>
    </w:p>
    <w:p w14:paraId="564EBD5C" w14:textId="77777777" w:rsidR="00E27F66" w:rsidRDefault="00E27F66" w:rsidP="00E27F66">
      <w:pPr>
        <w:pStyle w:val="Heading3"/>
      </w:pPr>
      <w:r>
        <w:t xml:space="preserve">Modifications </w:t>
      </w:r>
      <w:r>
        <w:rPr>
          <w:color w:val="FF0000"/>
        </w:rPr>
        <w:t>(Accordion)</w:t>
      </w:r>
    </w:p>
    <w:p w14:paraId="25C3461E" w14:textId="2500835A" w:rsidR="00E27F66" w:rsidRDefault="00AE1E9A" w:rsidP="00AE1E9A">
      <w:pPr>
        <w:ind w:right="36"/>
      </w:pPr>
      <w:r>
        <w:t>Assign students the reading for homework and discuss as a class the following period.</w:t>
      </w:r>
    </w:p>
    <w:p w14:paraId="4F65C29E" w14:textId="77777777" w:rsidR="00E27F66" w:rsidRPr="00761F92" w:rsidRDefault="00E27F66" w:rsidP="00E27F66">
      <w:pPr>
        <w:pStyle w:val="Heading3"/>
      </w:pPr>
      <w:r w:rsidRPr="00D438F2">
        <w:t>Extending the Learning</w:t>
      </w:r>
      <w:r>
        <w:t xml:space="preserve"> </w:t>
      </w:r>
      <w:r>
        <w:rPr>
          <w:color w:val="FF0000"/>
        </w:rPr>
        <w:t>(Accordion)</w:t>
      </w:r>
    </w:p>
    <w:p w14:paraId="70BFE9A2" w14:textId="77777777" w:rsidR="00AE1E9A" w:rsidRDefault="00AE1E9A" w:rsidP="00AE1E9A">
      <w:pPr>
        <w:ind w:right="36"/>
      </w:pPr>
      <w:r>
        <w:t>Have students keep a personal log about how they use energy in the four sections discussed in the jigsaw discussion: food, transportation, buildings, and electricity.</w:t>
      </w:r>
    </w:p>
    <w:p w14:paraId="29250276" w14:textId="1C1EBC36" w:rsidR="00AE1E9A" w:rsidRDefault="00AE1E9A" w:rsidP="001C4065">
      <w:pPr>
        <w:ind w:right="36"/>
        <w:rPr>
          <w:b/>
          <w:kern w:val="28"/>
          <w:sz w:val="36"/>
        </w:rPr>
      </w:pPr>
      <w:r w:rsidRPr="00292802">
        <w:t>Have students do research on how electricity is generated in each of the countries in the Activity. They may be surprised that France produces less carbon than some other countries because they generate a lot of electricity with nuclear power!</w:t>
      </w:r>
      <w:r>
        <w:br w:type="page"/>
      </w:r>
    </w:p>
    <w:p w14:paraId="5ACF8A23" w14:textId="2534B43D" w:rsidR="00E27F66" w:rsidRDefault="00E27F66" w:rsidP="00E27F66">
      <w:pPr>
        <w:pStyle w:val="Heading1"/>
      </w:pPr>
      <w:r w:rsidRPr="00D438F2">
        <w:t>Activit</w:t>
      </w:r>
      <w:r>
        <w:t>y 5.</w:t>
      </w:r>
      <w:r w:rsidR="00AE1E9A">
        <w:t>3: Energy Scenarios (30 min)</w:t>
      </w:r>
    </w:p>
    <w:p w14:paraId="66F354B4" w14:textId="77777777" w:rsidR="00E27F66" w:rsidRDefault="00E27F66" w:rsidP="00E27F66">
      <w:pPr>
        <w:pStyle w:val="Heading2"/>
      </w:pPr>
      <w:r>
        <w:rPr>
          <w:color w:val="FF0000"/>
        </w:rPr>
        <w:t>Tab 1:</w:t>
      </w:r>
      <w:r>
        <w:t xml:space="preserve"> Overview and Preparation</w:t>
      </w:r>
    </w:p>
    <w:p w14:paraId="20055E20" w14:textId="77777777" w:rsidR="00E27F66" w:rsidRPr="002B5F20" w:rsidRDefault="00E27F66" w:rsidP="00E27F66">
      <w:pPr>
        <w:pStyle w:val="Heading3"/>
      </w:pPr>
      <w:r>
        <w:t>Target Student Performance</w:t>
      </w:r>
    </w:p>
    <w:p w14:paraId="5976A8D0" w14:textId="62271B4A" w:rsidR="00E27F66" w:rsidRPr="002B5F20" w:rsidRDefault="0042738E" w:rsidP="00AE1E9A">
      <w:pPr>
        <w:pStyle w:val="List1"/>
        <w:ind w:left="0" w:firstLine="0"/>
      </w:pPr>
      <w:r>
        <w:t>Students explain how different personal activities (energy scenarios) lead to CO</w:t>
      </w:r>
      <w:r w:rsidRPr="009729A7">
        <w:rPr>
          <w:vertAlign w:val="subscript"/>
        </w:rPr>
        <w:t>2</w:t>
      </w:r>
      <w:r>
        <w:t xml:space="preserve"> emissions.</w:t>
      </w:r>
    </w:p>
    <w:p w14:paraId="38371618" w14:textId="77777777" w:rsidR="00E27F66" w:rsidRPr="00D438F2" w:rsidRDefault="00E27F66" w:rsidP="00E27F66">
      <w:pPr>
        <w:pStyle w:val="Heading3"/>
      </w:pPr>
      <w:r w:rsidRPr="00D438F2">
        <w:t>Resources Provided</w:t>
      </w:r>
    </w:p>
    <w:p w14:paraId="61D0FF17" w14:textId="77777777" w:rsidR="00AE1E9A" w:rsidRPr="00E27E9A" w:rsidRDefault="00AE1E9A" w:rsidP="008C080D">
      <w:pPr>
        <w:pStyle w:val="ListParagraph"/>
        <w:numPr>
          <w:ilvl w:val="0"/>
          <w:numId w:val="5"/>
        </w:numPr>
        <w:ind w:right="36"/>
        <w:rPr>
          <w:color w:val="000000" w:themeColor="text1"/>
        </w:rPr>
      </w:pPr>
      <w:r>
        <w:rPr>
          <w:bCs/>
          <w:color w:val="0000FF"/>
        </w:rPr>
        <w:t xml:space="preserve">5.3 Energy Scenarios Cards </w:t>
      </w:r>
      <w:r w:rsidRPr="00E27E9A">
        <w:rPr>
          <w:bCs/>
          <w:color w:val="000000" w:themeColor="text1"/>
        </w:rPr>
        <w:t>(1 per class)</w:t>
      </w:r>
    </w:p>
    <w:p w14:paraId="29D6F497" w14:textId="114EBE27" w:rsidR="00AE1E9A" w:rsidRPr="00E27E9A" w:rsidRDefault="00AE1E9A" w:rsidP="008C080D">
      <w:pPr>
        <w:pStyle w:val="ListParagraph"/>
        <w:numPr>
          <w:ilvl w:val="0"/>
          <w:numId w:val="5"/>
        </w:numPr>
        <w:ind w:right="36"/>
        <w:rPr>
          <w:color w:val="000000" w:themeColor="text1"/>
        </w:rPr>
      </w:pPr>
      <w:r>
        <w:rPr>
          <w:bCs/>
          <w:color w:val="0000FF"/>
        </w:rPr>
        <w:t xml:space="preserve">5.3 Energy Scenarios </w:t>
      </w:r>
      <w:r w:rsidR="002F6219">
        <w:rPr>
          <w:bCs/>
          <w:color w:val="0000FF"/>
        </w:rPr>
        <w:t xml:space="preserve">Placemat </w:t>
      </w:r>
      <w:r w:rsidRPr="00E27E9A">
        <w:rPr>
          <w:bCs/>
          <w:color w:val="000000" w:themeColor="text1"/>
        </w:rPr>
        <w:t>(1 per pair of students)</w:t>
      </w:r>
    </w:p>
    <w:p w14:paraId="50324E22" w14:textId="7F5A8DF4" w:rsidR="00E27F66" w:rsidRPr="00C40DA4" w:rsidRDefault="00AE1E9A" w:rsidP="008C080D">
      <w:pPr>
        <w:pStyle w:val="ListParagraph"/>
        <w:numPr>
          <w:ilvl w:val="0"/>
          <w:numId w:val="5"/>
        </w:numPr>
        <w:ind w:right="36"/>
        <w:rPr>
          <w:color w:val="0000FF"/>
        </w:rPr>
      </w:pPr>
      <w:r>
        <w:rPr>
          <w:bCs/>
          <w:color w:val="0000FF"/>
        </w:rPr>
        <w:t>5.3 Energy Scenarios PPT</w:t>
      </w:r>
    </w:p>
    <w:p w14:paraId="5004C4BF" w14:textId="73418FD7" w:rsidR="00C40DA4" w:rsidRPr="001C4065" w:rsidRDefault="00C40DA4" w:rsidP="008C080D">
      <w:pPr>
        <w:pStyle w:val="ListParagraph"/>
        <w:numPr>
          <w:ilvl w:val="0"/>
          <w:numId w:val="5"/>
        </w:numPr>
        <w:ind w:right="36"/>
        <w:rPr>
          <w:color w:val="00B050"/>
        </w:rPr>
      </w:pPr>
      <w:r w:rsidRPr="001C4065">
        <w:rPr>
          <w:color w:val="00B050"/>
        </w:rPr>
        <w:t>Large Scale Four Questions Handout</w:t>
      </w:r>
    </w:p>
    <w:p w14:paraId="34EC4798" w14:textId="77777777" w:rsidR="00E27F66" w:rsidRPr="00D438F2" w:rsidRDefault="00E27F66" w:rsidP="00E27F66">
      <w:pPr>
        <w:pStyle w:val="Heading3"/>
      </w:pPr>
      <w:r w:rsidRPr="00D438F2">
        <w:t>Setup</w:t>
      </w:r>
    </w:p>
    <w:p w14:paraId="3251CAE9" w14:textId="14E19099" w:rsidR="00AE1E9A" w:rsidRPr="00BB0E06" w:rsidRDefault="00AE1E9A" w:rsidP="00AE1E9A">
      <w:pPr>
        <w:pStyle w:val="List1"/>
        <w:ind w:left="0" w:firstLine="0"/>
      </w:pPr>
      <w:r>
        <w:t xml:space="preserve">Print the </w:t>
      </w:r>
      <w:r>
        <w:rPr>
          <w:bCs/>
          <w:color w:val="0000FF"/>
        </w:rPr>
        <w:t>5.3 Energy Scenarios Cards</w:t>
      </w:r>
      <w:r>
        <w:rPr>
          <w:color w:val="0000FF"/>
        </w:rPr>
        <w:t xml:space="preserve">. </w:t>
      </w:r>
      <w:r w:rsidRPr="008875CA">
        <w:t>You will need to cut these apart before class. You may want to laminate them first in order to make them last longer.</w:t>
      </w:r>
      <w:r>
        <w:t xml:space="preserve"> Prepare one copy of </w:t>
      </w:r>
      <w:r>
        <w:rPr>
          <w:bCs/>
          <w:color w:val="0000FF"/>
        </w:rPr>
        <w:t xml:space="preserve">5.3 Energy Scenarios </w:t>
      </w:r>
      <w:r w:rsidR="002F6219">
        <w:rPr>
          <w:bCs/>
          <w:color w:val="0000FF"/>
        </w:rPr>
        <w:t xml:space="preserve">Placemat </w:t>
      </w:r>
      <w:r>
        <w:t xml:space="preserve">for each pair of students. Prepare a computer and projector for the </w:t>
      </w:r>
      <w:r>
        <w:rPr>
          <w:bCs/>
          <w:color w:val="0000FF"/>
        </w:rPr>
        <w:t>5.3 Energy Scenarios PPT</w:t>
      </w:r>
      <w:r>
        <w:t>.</w:t>
      </w:r>
    </w:p>
    <w:p w14:paraId="34011939" w14:textId="77777777" w:rsidR="00E27F66" w:rsidRPr="00CD686F" w:rsidRDefault="00E27F66" w:rsidP="00E27F66">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5000" w:type="pct"/>
        <w:tblLook w:val="04A0" w:firstRow="1" w:lastRow="0" w:firstColumn="1" w:lastColumn="0" w:noHBand="0" w:noVBand="1"/>
      </w:tblPr>
      <w:tblGrid>
        <w:gridCol w:w="9350"/>
      </w:tblGrid>
      <w:tr w:rsidR="00AE1E9A" w14:paraId="5E3A6024" w14:textId="77777777" w:rsidTr="0040144F">
        <w:tc>
          <w:tcPr>
            <w:tcW w:w="5000" w:type="pct"/>
          </w:tcPr>
          <w:p w14:paraId="23675971" w14:textId="77777777" w:rsidR="00AE1E9A" w:rsidRPr="008A5A33" w:rsidRDefault="00AE1E9A" w:rsidP="008C080D">
            <w:pPr>
              <w:pStyle w:val="ListParagraph"/>
              <w:numPr>
                <w:ilvl w:val="0"/>
                <w:numId w:val="26"/>
              </w:numPr>
              <w:rPr>
                <w:b/>
              </w:rPr>
            </w:pPr>
            <w:r w:rsidRPr="008A5A33">
              <w:rPr>
                <w:b/>
              </w:rPr>
              <w:t>Use the instructional model to show students where they are in the course of the unit.</w:t>
            </w:r>
          </w:p>
          <w:p w14:paraId="4EDF0E74" w14:textId="77777777" w:rsidR="00AE1E9A" w:rsidRPr="00E97EEE" w:rsidRDefault="00AE1E9A" w:rsidP="0040144F">
            <w:pPr>
              <w:ind w:right="36"/>
              <w:rPr>
                <w:color w:val="0000FF"/>
              </w:rPr>
            </w:pPr>
            <w:r w:rsidRPr="00E97EEE">
              <w:t xml:space="preserve">Show slide 2 of the </w:t>
            </w:r>
            <w:r w:rsidRPr="00E97EEE">
              <w:rPr>
                <w:bCs/>
                <w:color w:val="0000FF"/>
              </w:rPr>
              <w:t>5.3 Energy Scenarios PPT</w:t>
            </w:r>
            <w:r w:rsidRPr="00E97EEE">
              <w:rPr>
                <w:color w:val="000000" w:themeColor="text1"/>
              </w:rPr>
              <w:t>.</w:t>
            </w:r>
          </w:p>
        </w:tc>
      </w:tr>
      <w:tr w:rsidR="00AE1E9A" w14:paraId="029523D5" w14:textId="77777777" w:rsidTr="0040144F">
        <w:tc>
          <w:tcPr>
            <w:tcW w:w="5000" w:type="pct"/>
          </w:tcPr>
          <w:p w14:paraId="0087236B" w14:textId="77777777" w:rsidR="00AE1E9A" w:rsidRDefault="00AE1E9A" w:rsidP="008C080D">
            <w:pPr>
              <w:pStyle w:val="ListParagraph"/>
              <w:numPr>
                <w:ilvl w:val="0"/>
                <w:numId w:val="26"/>
              </w:numPr>
              <w:ind w:left="432"/>
              <w:rPr>
                <w:b/>
                <w:bCs/>
              </w:rPr>
            </w:pPr>
            <w:r>
              <w:rPr>
                <w:b/>
                <w:bCs/>
              </w:rPr>
              <w:t xml:space="preserve">Activate prior knowledge. </w:t>
            </w:r>
          </w:p>
          <w:p w14:paraId="5B666748" w14:textId="113098FD" w:rsidR="00AE1E9A" w:rsidRPr="007D1831" w:rsidRDefault="001A0867" w:rsidP="0040144F">
            <w:pPr>
              <w:rPr>
                <w:bCs/>
              </w:rPr>
            </w:pPr>
            <w:r>
              <w:rPr>
                <w:bCs/>
              </w:rPr>
              <w:t xml:space="preserve">Show Slide 3 of the PPT. </w:t>
            </w:r>
            <w:r w:rsidR="00AE1E9A">
              <w:rPr>
                <w:bCs/>
              </w:rPr>
              <w:t xml:space="preserve">Remind students of the </w:t>
            </w:r>
            <w:r w:rsidR="00C40DA4">
              <w:rPr>
                <w:bCs/>
              </w:rPr>
              <w:t xml:space="preserve">rules column in the </w:t>
            </w:r>
            <w:r w:rsidR="00C40DA4" w:rsidRPr="001C4065">
              <w:rPr>
                <w:color w:val="00B050"/>
              </w:rPr>
              <w:t>Large Scale Four Questions Handout</w:t>
            </w:r>
            <w:r w:rsidR="00C40DA4">
              <w:rPr>
                <w:color w:val="0432FF"/>
              </w:rPr>
              <w:t>.</w:t>
            </w:r>
            <w:r w:rsidR="00C40DA4">
              <w:rPr>
                <w:bCs/>
              </w:rPr>
              <w:t xml:space="preserve"> </w:t>
            </w:r>
            <w:r w:rsidR="00AE1E9A" w:rsidRPr="007D1831">
              <w:rPr>
                <w:bCs/>
              </w:rPr>
              <w:t>Tell them it is their job today to tell stories about how energy use causes carbon atoms to move. Their stories will be expected to follow the rules!</w:t>
            </w:r>
          </w:p>
        </w:tc>
      </w:tr>
      <w:tr w:rsidR="00AE1E9A" w14:paraId="23EF373A" w14:textId="77777777" w:rsidTr="0040144F">
        <w:tc>
          <w:tcPr>
            <w:tcW w:w="5000" w:type="pct"/>
          </w:tcPr>
          <w:p w14:paraId="2E8C45D2" w14:textId="77777777" w:rsidR="00AE1E9A" w:rsidRDefault="00AE1E9A" w:rsidP="008C080D">
            <w:pPr>
              <w:pStyle w:val="ListParagraph"/>
              <w:numPr>
                <w:ilvl w:val="0"/>
                <w:numId w:val="26"/>
              </w:numPr>
              <w:ind w:left="432"/>
              <w:rPr>
                <w:b/>
                <w:bCs/>
              </w:rPr>
            </w:pPr>
            <w:r>
              <w:rPr>
                <w:b/>
                <w:bCs/>
              </w:rPr>
              <w:t>Divide students into pairs.</w:t>
            </w:r>
          </w:p>
          <w:p w14:paraId="565F5FE8" w14:textId="67C6CF32" w:rsidR="00AE1E9A" w:rsidRPr="0068668D" w:rsidRDefault="00AE1E9A" w:rsidP="0040144F">
            <w:r>
              <w:t xml:space="preserve">Tell students to find a partner. Pass out </w:t>
            </w:r>
            <w:r>
              <w:rPr>
                <w:bCs/>
                <w:color w:val="0000FF"/>
              </w:rPr>
              <w:t xml:space="preserve">5.3 Energy Scenarios </w:t>
            </w:r>
            <w:r w:rsidR="002F6219">
              <w:rPr>
                <w:bCs/>
                <w:color w:val="0000FF"/>
              </w:rPr>
              <w:t xml:space="preserve">Placemat </w:t>
            </w:r>
            <w:r>
              <w:t xml:space="preserve">to each pair of students. </w:t>
            </w:r>
            <w:r w:rsidRPr="0068668D">
              <w:t xml:space="preserve">Tell them to use the </w:t>
            </w:r>
            <w:r w:rsidR="00C40DA4">
              <w:t>placemat</w:t>
            </w:r>
            <w:r w:rsidR="00C40DA4" w:rsidRPr="0068668D">
              <w:t xml:space="preserve"> </w:t>
            </w:r>
            <w:r w:rsidRPr="0068668D">
              <w:t>to help them tell their story—they can draw arrows to help illustrate their story.</w:t>
            </w:r>
          </w:p>
        </w:tc>
      </w:tr>
      <w:tr w:rsidR="00AE1E9A" w14:paraId="06623A6F" w14:textId="77777777" w:rsidTr="0040144F">
        <w:tc>
          <w:tcPr>
            <w:tcW w:w="5000" w:type="pct"/>
          </w:tcPr>
          <w:p w14:paraId="2B266DC9" w14:textId="77777777" w:rsidR="00AE1E9A" w:rsidRPr="006A7BEA" w:rsidRDefault="00AE1E9A" w:rsidP="008C080D">
            <w:pPr>
              <w:pStyle w:val="ListParagraph"/>
              <w:numPr>
                <w:ilvl w:val="0"/>
                <w:numId w:val="26"/>
              </w:numPr>
              <w:ind w:left="432"/>
              <w:rPr>
                <w:b/>
                <w:bCs/>
              </w:rPr>
            </w:pPr>
            <w:r>
              <w:rPr>
                <w:b/>
                <w:bCs/>
              </w:rPr>
              <w:t>Play the energy scenario game.</w:t>
            </w:r>
          </w:p>
          <w:p w14:paraId="7C4E76F5" w14:textId="2B130407" w:rsidR="00AE1E9A" w:rsidRDefault="00AE1E9A" w:rsidP="0040144F">
            <w:pPr>
              <w:ind w:left="72"/>
              <w:rPr>
                <w:bCs/>
              </w:rPr>
            </w:pPr>
            <w:r>
              <w:rPr>
                <w:bCs/>
              </w:rPr>
              <w:t xml:space="preserve">Pass out one card from </w:t>
            </w:r>
            <w:r>
              <w:rPr>
                <w:bCs/>
                <w:color w:val="0000FF"/>
              </w:rPr>
              <w:t>5.3 Energy Scenarios Cards</w:t>
            </w:r>
            <w:r>
              <w:rPr>
                <w:bCs/>
              </w:rPr>
              <w:t xml:space="preserve"> to each </w:t>
            </w:r>
            <w:r w:rsidR="00C40DA4">
              <w:rPr>
                <w:bCs/>
              </w:rPr>
              <w:t>pair</w:t>
            </w:r>
            <w:r>
              <w:rPr>
                <w:bCs/>
              </w:rPr>
              <w:t>. Give the students five minutes to discuss how the energy use on their card causes carbon atoms to move between pools.</w:t>
            </w:r>
          </w:p>
          <w:p w14:paraId="69368505" w14:textId="138E3B97" w:rsidR="00AE1E9A" w:rsidRPr="006A7BEA" w:rsidRDefault="00AE1E9A" w:rsidP="008C080D">
            <w:pPr>
              <w:pStyle w:val="ListParagraph"/>
              <w:numPr>
                <w:ilvl w:val="0"/>
                <w:numId w:val="27"/>
              </w:numPr>
              <w:ind w:left="432"/>
              <w:rPr>
                <w:b/>
                <w:bCs/>
              </w:rPr>
            </w:pPr>
            <w:r>
              <w:rPr>
                <w:bCs/>
              </w:rPr>
              <w:t xml:space="preserve">Ask each </w:t>
            </w:r>
            <w:r w:rsidR="00C40DA4">
              <w:rPr>
                <w:bCs/>
              </w:rPr>
              <w:t xml:space="preserve">pair </w:t>
            </w:r>
            <w:r>
              <w:rPr>
                <w:bCs/>
              </w:rPr>
              <w:t xml:space="preserve">to select a “spokesperson” to share their story with the class. The spokesperson should read the energy use to the class and use the handout to tell the story of how carbon moves and is transformed. </w:t>
            </w:r>
          </w:p>
          <w:p w14:paraId="20A8CA36" w14:textId="03C15D27" w:rsidR="00AE1E9A" w:rsidRPr="00114A96" w:rsidRDefault="00AE1E9A" w:rsidP="008C080D">
            <w:pPr>
              <w:pStyle w:val="ListParagraph"/>
              <w:numPr>
                <w:ilvl w:val="0"/>
                <w:numId w:val="27"/>
              </w:numPr>
              <w:ind w:left="432"/>
              <w:rPr>
                <w:b/>
                <w:bCs/>
              </w:rPr>
            </w:pPr>
            <w:r>
              <w:rPr>
                <w:bCs/>
              </w:rPr>
              <w:t>For each story that is told, invite the rest of the class to “fact check</w:t>
            </w:r>
            <w:r w:rsidR="00C40DA4">
              <w:rPr>
                <w:bCs/>
              </w:rPr>
              <w:t>:</w:t>
            </w:r>
            <w:r>
              <w:rPr>
                <w:bCs/>
              </w:rPr>
              <w:t>”</w:t>
            </w:r>
            <w:r w:rsidR="00C40DA4">
              <w:rPr>
                <w:bCs/>
              </w:rPr>
              <w:t xml:space="preserve"> Do their stories follow the rules and answer the Carbon Pools Question, the Carbon Cycling Question, and the Energy Flow Question?</w:t>
            </w:r>
            <w:r w:rsidR="00C40DA4" w:rsidRPr="006A7BEA" w:rsidDel="00C40DA4">
              <w:rPr>
                <w:b/>
                <w:bCs/>
              </w:rPr>
              <w:t xml:space="preserve"> </w:t>
            </w:r>
          </w:p>
        </w:tc>
      </w:tr>
      <w:tr w:rsidR="00AE1E9A" w14:paraId="15031170" w14:textId="77777777" w:rsidTr="0040144F">
        <w:tc>
          <w:tcPr>
            <w:tcW w:w="5000" w:type="pct"/>
          </w:tcPr>
          <w:p w14:paraId="61759279" w14:textId="77777777" w:rsidR="00AE1E9A" w:rsidRPr="00114A96" w:rsidRDefault="00AE1E9A" w:rsidP="008C080D">
            <w:pPr>
              <w:pStyle w:val="ListParagraph"/>
              <w:numPr>
                <w:ilvl w:val="0"/>
                <w:numId w:val="26"/>
              </w:numPr>
              <w:ind w:left="432"/>
              <w:rPr>
                <w:b/>
                <w:bCs/>
              </w:rPr>
            </w:pPr>
            <w:r w:rsidRPr="00114A96">
              <w:rPr>
                <w:b/>
                <w:bCs/>
              </w:rPr>
              <w:t>Play another round: new scenarios.</w:t>
            </w:r>
          </w:p>
          <w:p w14:paraId="768115C1" w14:textId="77777777" w:rsidR="00AE1E9A" w:rsidRDefault="00AE1E9A" w:rsidP="0040144F">
            <w:pPr>
              <w:rPr>
                <w:bCs/>
              </w:rPr>
            </w:pPr>
            <w:r>
              <w:rPr>
                <w:bCs/>
              </w:rPr>
              <w:t>This time tell students to come up with a form of energy use that has not already been mentioned in class and to determine how carbon atoms move from between pools as a result of this energy use.</w:t>
            </w:r>
          </w:p>
          <w:p w14:paraId="04CAE43A" w14:textId="20489148" w:rsidR="00AE1E9A" w:rsidRPr="001C4065" w:rsidRDefault="00FC584D" w:rsidP="008C080D">
            <w:pPr>
              <w:pStyle w:val="ListParagraph"/>
              <w:numPr>
                <w:ilvl w:val="0"/>
                <w:numId w:val="21"/>
              </w:numPr>
              <w:ind w:left="432"/>
              <w:rPr>
                <w:bCs/>
                <w:i/>
              </w:rPr>
            </w:pPr>
            <w:r>
              <w:rPr>
                <w:bCs/>
              </w:rPr>
              <w:t>Have the other students in each pair act as spokespeople and share their stories.</w:t>
            </w:r>
          </w:p>
          <w:p w14:paraId="501A1E23" w14:textId="0A904195" w:rsidR="00FC584D" w:rsidRPr="00114A96" w:rsidRDefault="00FC584D" w:rsidP="008C080D">
            <w:pPr>
              <w:pStyle w:val="ListParagraph"/>
              <w:numPr>
                <w:ilvl w:val="0"/>
                <w:numId w:val="21"/>
              </w:numPr>
              <w:ind w:left="432"/>
              <w:rPr>
                <w:bCs/>
                <w:i/>
              </w:rPr>
            </w:pPr>
            <w:r>
              <w:rPr>
                <w:bCs/>
              </w:rPr>
              <w:t>Discuss how the stories follow the rules and answer Carbon Pools Question, the Carbon Cycling Question, and the Energy Flow Question.</w:t>
            </w:r>
          </w:p>
        </w:tc>
      </w:tr>
      <w:tr w:rsidR="00AE1E9A" w14:paraId="38246B30" w14:textId="77777777" w:rsidTr="0040144F">
        <w:tc>
          <w:tcPr>
            <w:tcW w:w="5000" w:type="pct"/>
          </w:tcPr>
          <w:p w14:paraId="31C0BEAB" w14:textId="11CE1F15" w:rsidR="00AE1E9A" w:rsidRDefault="00AE1E9A" w:rsidP="008C080D">
            <w:pPr>
              <w:pStyle w:val="ListParagraph"/>
              <w:numPr>
                <w:ilvl w:val="0"/>
                <w:numId w:val="26"/>
              </w:numPr>
              <w:ind w:left="432"/>
              <w:rPr>
                <w:b/>
                <w:bCs/>
              </w:rPr>
            </w:pPr>
            <w:r>
              <w:rPr>
                <w:b/>
                <w:bCs/>
              </w:rPr>
              <w:t>Discuss the increasing atmosphere pool</w:t>
            </w:r>
            <w:r w:rsidR="00FC584D">
              <w:rPr>
                <w:b/>
                <w:bCs/>
              </w:rPr>
              <w:t xml:space="preserve"> and the Stability and Change Question</w:t>
            </w:r>
            <w:r>
              <w:rPr>
                <w:b/>
                <w:bCs/>
              </w:rPr>
              <w:t>.</w:t>
            </w:r>
          </w:p>
          <w:p w14:paraId="4A5F7CD0" w14:textId="3EEC024B" w:rsidR="00AE1E9A" w:rsidRDefault="00FC584D" w:rsidP="0040144F">
            <w:pPr>
              <w:rPr>
                <w:bCs/>
              </w:rPr>
            </w:pPr>
            <w:r>
              <w:rPr>
                <w:bCs/>
              </w:rPr>
              <w:t xml:space="preserve">Show Slide 4. </w:t>
            </w:r>
            <w:r w:rsidR="00AE1E9A">
              <w:rPr>
                <w:bCs/>
              </w:rPr>
              <w:t xml:space="preserve">Ask students to think about how carbon atoms moved as a result of all of these energy uses. </w:t>
            </w:r>
          </w:p>
          <w:p w14:paraId="4C441778" w14:textId="77777777" w:rsidR="00AE1E9A" w:rsidRDefault="00AE1E9A" w:rsidP="008C080D">
            <w:pPr>
              <w:pStyle w:val="ListParagraph"/>
              <w:numPr>
                <w:ilvl w:val="0"/>
                <w:numId w:val="25"/>
              </w:numPr>
              <w:ind w:left="432"/>
              <w:rPr>
                <w:bCs/>
              </w:rPr>
            </w:pPr>
            <w:r>
              <w:rPr>
                <w:bCs/>
              </w:rPr>
              <w:t>Which pool is getting bigger as a result of these energy uses?</w:t>
            </w:r>
          </w:p>
          <w:p w14:paraId="5B3FC2E3" w14:textId="77777777" w:rsidR="00AE1E9A" w:rsidRPr="00114A96" w:rsidRDefault="00AE1E9A" w:rsidP="008C080D">
            <w:pPr>
              <w:pStyle w:val="ListParagraph"/>
              <w:numPr>
                <w:ilvl w:val="0"/>
                <w:numId w:val="25"/>
              </w:numPr>
              <w:ind w:left="432"/>
              <w:rPr>
                <w:bCs/>
              </w:rPr>
            </w:pPr>
            <w:r w:rsidRPr="00114A96">
              <w:rPr>
                <w:bCs/>
              </w:rPr>
              <w:t>Pose the question: “</w:t>
            </w:r>
            <w:r w:rsidRPr="00114A96">
              <w:rPr>
                <w:bCs/>
                <w:i/>
              </w:rPr>
              <w:t>What will happen to the climate if we continue to burn fossil fuels at the same rate that we are now?</w:t>
            </w:r>
            <w:r w:rsidRPr="00114A96">
              <w:rPr>
                <w:bCs/>
              </w:rPr>
              <w:t>”</w:t>
            </w:r>
            <w:r>
              <w:rPr>
                <w:bCs/>
              </w:rPr>
              <w:t xml:space="preserve">  (Business as usual)</w:t>
            </w:r>
          </w:p>
        </w:tc>
      </w:tr>
    </w:tbl>
    <w:p w14:paraId="69090D54" w14:textId="77777777" w:rsidR="00E27F66" w:rsidRPr="00D438F2" w:rsidRDefault="00E27F66" w:rsidP="00E27F66"/>
    <w:p w14:paraId="1B513D10" w14:textId="77777777" w:rsidR="00E27F66" w:rsidRPr="00D438F2" w:rsidRDefault="00E27F66" w:rsidP="00E27F66">
      <w:pPr>
        <w:pStyle w:val="Heading2"/>
      </w:pPr>
      <w:r>
        <w:rPr>
          <w:color w:val="FF0000"/>
        </w:rPr>
        <w:t xml:space="preserve">Tab 3: </w:t>
      </w:r>
      <w:r w:rsidRPr="00D438F2">
        <w:t>Assessment</w:t>
      </w:r>
    </w:p>
    <w:p w14:paraId="24D11ABA" w14:textId="77777777" w:rsidR="00453739" w:rsidRPr="00BB0E06" w:rsidRDefault="00453739" w:rsidP="00453739">
      <w:pPr>
        <w:ind w:right="36"/>
      </w:pPr>
      <w:r>
        <w:t>During the presentation of the energy scenarios, help the students identify any instances of “rule breaking.” Do the students confuse matter and energy? Do they ever suggest that matter can turn into energy? Do they suggest that energy can disappear? If so, remind them to have a look at the rules and see how their accounts of energy in their scenarios match or don’t match.</w:t>
      </w:r>
    </w:p>
    <w:p w14:paraId="2051FD92" w14:textId="77777777" w:rsidR="00E27F66" w:rsidRDefault="00E27F66" w:rsidP="00E27F66">
      <w:pPr>
        <w:pStyle w:val="Heading2"/>
      </w:pPr>
      <w:r w:rsidRPr="00B517E1">
        <w:rPr>
          <w:color w:val="FF0000"/>
        </w:rPr>
        <w:t>Tab 4</w:t>
      </w:r>
      <w:r>
        <w:t>: Differentiation &amp;</w:t>
      </w:r>
      <w:r w:rsidRPr="00761F92">
        <w:t xml:space="preserve"> </w:t>
      </w:r>
      <w:r w:rsidRPr="00D438F2">
        <w:t>Extending the Learning</w:t>
      </w:r>
      <w:r>
        <w:t xml:space="preserve"> </w:t>
      </w:r>
    </w:p>
    <w:p w14:paraId="047987B6" w14:textId="77777777" w:rsidR="00E27F66" w:rsidRDefault="00E27F66" w:rsidP="00E27F66">
      <w:pPr>
        <w:pStyle w:val="Heading3"/>
        <w:rPr>
          <w:color w:val="FF0000"/>
        </w:rPr>
      </w:pPr>
      <w:r>
        <w:t xml:space="preserve">Differentiation </w:t>
      </w:r>
      <w:r>
        <w:rPr>
          <w:color w:val="FF0000"/>
        </w:rPr>
        <w:t>(Accordion)</w:t>
      </w:r>
    </w:p>
    <w:p w14:paraId="4557F109" w14:textId="3656D0A2" w:rsidR="00E27F66" w:rsidRDefault="00B01D7B" w:rsidP="00B01D7B">
      <w:pPr>
        <w:pStyle w:val="ListParagraph"/>
        <w:numPr>
          <w:ilvl w:val="0"/>
          <w:numId w:val="33"/>
        </w:numPr>
        <w:ind w:left="360"/>
      </w:pPr>
      <w:r>
        <w:t>Have a pre-made list of forms of energy that students can pick from</w:t>
      </w:r>
      <w:r w:rsidR="00821618">
        <w:t>.</w:t>
      </w:r>
    </w:p>
    <w:p w14:paraId="3D2A2DFF" w14:textId="3EE7A274" w:rsidR="00821618" w:rsidRDefault="00821618" w:rsidP="001C4065">
      <w:pPr>
        <w:pStyle w:val="ListParagraph"/>
        <w:numPr>
          <w:ilvl w:val="0"/>
          <w:numId w:val="33"/>
        </w:numPr>
        <w:ind w:left="360"/>
      </w:pPr>
      <w:r>
        <w:t>Strategically form groups.</w:t>
      </w:r>
    </w:p>
    <w:p w14:paraId="59C6CEA5" w14:textId="77777777" w:rsidR="00E27F66" w:rsidRDefault="00E27F66" w:rsidP="00E27F66">
      <w:pPr>
        <w:pStyle w:val="Heading3"/>
      </w:pPr>
      <w:r>
        <w:t xml:space="preserve">Modifications </w:t>
      </w:r>
      <w:r>
        <w:rPr>
          <w:color w:val="FF0000"/>
        </w:rPr>
        <w:t>(Accordion)</w:t>
      </w:r>
    </w:p>
    <w:p w14:paraId="3AF26AC1" w14:textId="7E79811C" w:rsidR="00E27F66" w:rsidRDefault="00453739" w:rsidP="00453739">
      <w:pPr>
        <w:ind w:right="36"/>
      </w:pPr>
      <w:r>
        <w:t>Read and explain the energy scenarios as a class instead of in groups.</w:t>
      </w:r>
    </w:p>
    <w:p w14:paraId="00F64DA7" w14:textId="77777777" w:rsidR="00E27F66" w:rsidRPr="00761F92" w:rsidRDefault="00E27F66" w:rsidP="00E27F66">
      <w:pPr>
        <w:pStyle w:val="Heading3"/>
      </w:pPr>
      <w:r w:rsidRPr="00D438F2">
        <w:t>Extending the Learning</w:t>
      </w:r>
      <w:r>
        <w:t xml:space="preserve"> </w:t>
      </w:r>
      <w:r>
        <w:rPr>
          <w:color w:val="FF0000"/>
        </w:rPr>
        <w:t>(Accordion)</w:t>
      </w:r>
    </w:p>
    <w:p w14:paraId="3927BA5C" w14:textId="77777777" w:rsidR="00453739" w:rsidRDefault="00453739" w:rsidP="00453739">
      <w:pPr>
        <w:ind w:right="36"/>
        <w:sectPr w:rsidR="00453739" w:rsidSect="001852E4">
          <w:footerReference w:type="default" r:id="rId9"/>
          <w:pgSz w:w="12240" w:h="15840"/>
          <w:pgMar w:top="1440" w:right="1440" w:bottom="1440" w:left="1440" w:header="720" w:footer="720" w:gutter="0"/>
          <w:cols w:space="720"/>
          <w:docGrid w:linePitch="360"/>
        </w:sectPr>
      </w:pPr>
      <w:r>
        <w:t>Have students develop their own energy scenarios and share their interpretations of them with the class.</w:t>
      </w:r>
    </w:p>
    <w:p w14:paraId="1A459F25" w14:textId="77777777" w:rsidR="00E27F66" w:rsidRPr="00D438F2" w:rsidRDefault="00E27F66" w:rsidP="00E27F66">
      <w:pPr>
        <w:pStyle w:val="standard"/>
        <w:ind w:firstLine="0"/>
        <w:rPr>
          <w:rFonts w:cs="Arial"/>
          <w:szCs w:val="22"/>
        </w:rPr>
      </w:pPr>
    </w:p>
    <w:p w14:paraId="7BF71E45" w14:textId="74FE53B2" w:rsidR="00E27F66" w:rsidRDefault="00E27F66" w:rsidP="00E27F66">
      <w:pPr>
        <w:pStyle w:val="Heading1"/>
      </w:pPr>
      <w:r w:rsidRPr="00D438F2">
        <w:t>Activit</w:t>
      </w:r>
      <w:r>
        <w:t>y 5.</w:t>
      </w:r>
      <w:r w:rsidR="00453739">
        <w:t>4: Strategies for Lowering Carbon Emissions (45 min)</w:t>
      </w:r>
    </w:p>
    <w:p w14:paraId="5251371B" w14:textId="77777777" w:rsidR="00E27F66" w:rsidRDefault="00E27F66" w:rsidP="00E27F66">
      <w:pPr>
        <w:pStyle w:val="Heading2"/>
      </w:pPr>
      <w:r>
        <w:rPr>
          <w:color w:val="FF0000"/>
        </w:rPr>
        <w:t>Tab 1:</w:t>
      </w:r>
      <w:r>
        <w:t xml:space="preserve"> Overview and Preparation</w:t>
      </w:r>
    </w:p>
    <w:p w14:paraId="10BBE466" w14:textId="77777777" w:rsidR="00E27F66" w:rsidRPr="002B5F20" w:rsidRDefault="00E27F66" w:rsidP="00E27F66">
      <w:pPr>
        <w:pStyle w:val="Heading3"/>
      </w:pPr>
      <w:r>
        <w:t>Target Student Performance</w:t>
      </w:r>
    </w:p>
    <w:p w14:paraId="304A004A" w14:textId="202F619D" w:rsidR="00B52E4C" w:rsidRPr="00AD3132" w:rsidRDefault="00B52E4C" w:rsidP="00E27F66">
      <w:pPr>
        <w:rPr>
          <w:color w:val="FF0000"/>
        </w:rPr>
      </w:pPr>
      <w:r>
        <w:t>Students create and share posters explaining strategies for reducing CO</w:t>
      </w:r>
      <w:r w:rsidRPr="009729A7">
        <w:rPr>
          <w:vertAlign w:val="subscript"/>
        </w:rPr>
        <w:t>2</w:t>
      </w:r>
      <w:r>
        <w:t xml:space="preserve"> emissions.</w:t>
      </w:r>
    </w:p>
    <w:p w14:paraId="0713F8FC" w14:textId="77777777" w:rsidR="00E27F66" w:rsidRDefault="00E27F66" w:rsidP="00E27F66">
      <w:pPr>
        <w:pStyle w:val="Heading3"/>
      </w:pPr>
      <w:r>
        <w:t>Resources You Provide</w:t>
      </w:r>
    </w:p>
    <w:p w14:paraId="244390AC" w14:textId="328D9E8A" w:rsidR="00E27F66" w:rsidRPr="00453739" w:rsidRDefault="00453739" w:rsidP="008C080D">
      <w:pPr>
        <w:pStyle w:val="ListParagraph"/>
        <w:numPr>
          <w:ilvl w:val="0"/>
          <w:numId w:val="5"/>
        </w:numPr>
        <w:ind w:right="36"/>
        <w:rPr>
          <w:b/>
          <w:bCs/>
        </w:rPr>
      </w:pPr>
      <w:r>
        <w:t>Chart paper</w:t>
      </w:r>
      <w:r w:rsidRPr="00B87E1B">
        <w:t xml:space="preserve"> (1 per group of four students)</w:t>
      </w:r>
    </w:p>
    <w:p w14:paraId="4F11E801" w14:textId="77777777" w:rsidR="00E27F66" w:rsidRPr="00D438F2" w:rsidRDefault="00E27F66" w:rsidP="00E27F66">
      <w:pPr>
        <w:pStyle w:val="Heading3"/>
      </w:pPr>
      <w:r w:rsidRPr="00D438F2">
        <w:t>Resources Provided</w:t>
      </w:r>
    </w:p>
    <w:p w14:paraId="1289E5D9" w14:textId="77777777" w:rsidR="00453739" w:rsidRPr="00E97EEE" w:rsidRDefault="00453739" w:rsidP="008C080D">
      <w:pPr>
        <w:pStyle w:val="ListParagraph"/>
        <w:numPr>
          <w:ilvl w:val="0"/>
          <w:numId w:val="5"/>
        </w:numPr>
        <w:spacing w:after="0"/>
        <w:ind w:right="43"/>
      </w:pPr>
      <w:r>
        <w:rPr>
          <w:bCs/>
          <w:color w:val="0000FF"/>
        </w:rPr>
        <w:t>5.4 Strategy Cards</w:t>
      </w:r>
    </w:p>
    <w:p w14:paraId="6F99FEDD" w14:textId="06103AC4" w:rsidR="00E27F66" w:rsidRPr="001C4065" w:rsidRDefault="00453739" w:rsidP="008C080D">
      <w:pPr>
        <w:pStyle w:val="List1"/>
        <w:numPr>
          <w:ilvl w:val="0"/>
          <w:numId w:val="5"/>
        </w:numPr>
        <w:rPr>
          <w:color w:val="FF0000"/>
        </w:rPr>
      </w:pPr>
      <w:r>
        <w:rPr>
          <w:bCs/>
          <w:color w:val="0000FF"/>
        </w:rPr>
        <w:t>5.4 Strategies for Lowering Carbon Emissions PPT</w:t>
      </w:r>
    </w:p>
    <w:p w14:paraId="37AB2714" w14:textId="51A0D3F9" w:rsidR="00D45879" w:rsidRPr="001C4065" w:rsidRDefault="00D45879" w:rsidP="001C4065">
      <w:pPr>
        <w:pStyle w:val="Heading3"/>
        <w:rPr>
          <w:bCs w:val="0"/>
        </w:rPr>
      </w:pPr>
      <w:r>
        <w:t>Recurring</w:t>
      </w:r>
      <w:r w:rsidRPr="00D438F2">
        <w:t xml:space="preserve"> </w:t>
      </w:r>
      <w:r>
        <w:t>Resources</w:t>
      </w:r>
    </w:p>
    <w:p w14:paraId="7AC03BE8" w14:textId="77777777" w:rsidR="00D45879" w:rsidRDefault="00D45879" w:rsidP="00D45879">
      <w:pPr>
        <w:pStyle w:val="ListParagraph"/>
        <w:numPr>
          <w:ilvl w:val="0"/>
          <w:numId w:val="5"/>
        </w:numPr>
        <w:spacing w:after="60"/>
        <w:rPr>
          <w:color w:val="0000FF"/>
        </w:rPr>
      </w:pPr>
      <w:r w:rsidRPr="00B13122">
        <w:rPr>
          <w:color w:val="0000FF"/>
        </w:rPr>
        <w:t>Learning Tracking Tool</w:t>
      </w:r>
      <w:r>
        <w:rPr>
          <w:color w:val="0000FF"/>
        </w:rPr>
        <w:t xml:space="preserve"> for Human Energy Systems </w:t>
      </w:r>
      <w:r>
        <w:rPr>
          <w:color w:val="000000" w:themeColor="text1"/>
        </w:rPr>
        <w:t>(1 per student)</w:t>
      </w:r>
    </w:p>
    <w:p w14:paraId="02A7CF16" w14:textId="35DDB405" w:rsidR="00D45879" w:rsidRPr="001C4065" w:rsidRDefault="00D45879" w:rsidP="001C4065">
      <w:pPr>
        <w:pStyle w:val="ListParagraph"/>
        <w:numPr>
          <w:ilvl w:val="0"/>
          <w:numId w:val="5"/>
        </w:numPr>
        <w:spacing w:after="60"/>
        <w:rPr>
          <w:color w:val="7030A0"/>
        </w:rPr>
      </w:pPr>
      <w:r w:rsidRPr="006026A6">
        <w:rPr>
          <w:color w:val="7030A0"/>
        </w:rPr>
        <w:t>Assessing the Learning Tracking Tool</w:t>
      </w:r>
      <w:r>
        <w:rPr>
          <w:color w:val="7030A0"/>
        </w:rPr>
        <w:t xml:space="preserve"> for Human Energy Systems</w:t>
      </w:r>
    </w:p>
    <w:p w14:paraId="01D3453F" w14:textId="77777777" w:rsidR="00E27F66" w:rsidRPr="00D438F2" w:rsidRDefault="00E27F66" w:rsidP="00E27F66">
      <w:pPr>
        <w:pStyle w:val="Heading3"/>
      </w:pPr>
      <w:r w:rsidRPr="00D438F2">
        <w:t>Setup</w:t>
      </w:r>
    </w:p>
    <w:p w14:paraId="5B4BD9E6" w14:textId="77777777" w:rsidR="00453739" w:rsidRPr="00E97EEE" w:rsidRDefault="00453739" w:rsidP="00453739">
      <w:pPr>
        <w:pStyle w:val="List1"/>
        <w:ind w:left="0" w:firstLine="0"/>
        <w:rPr>
          <w:color w:val="000000" w:themeColor="text1"/>
        </w:rPr>
      </w:pPr>
      <w:r>
        <w:t xml:space="preserve">Prepare a computer and projector to display </w:t>
      </w:r>
      <w:r>
        <w:rPr>
          <w:bCs/>
          <w:color w:val="0000FF"/>
        </w:rPr>
        <w:t>5.4 Strategies for Lowering Carbon Emissions PPT</w:t>
      </w:r>
      <w:r w:rsidRPr="00292802">
        <w:rPr>
          <w:bCs/>
        </w:rPr>
        <w:t>.</w:t>
      </w:r>
      <w:r>
        <w:rPr>
          <w:bCs/>
        </w:rPr>
        <w:t xml:space="preserve"> Cut apart the </w:t>
      </w:r>
      <w:r>
        <w:rPr>
          <w:bCs/>
          <w:color w:val="0000FF"/>
        </w:rPr>
        <w:t>5.4 Strategy Cards</w:t>
      </w:r>
      <w:r>
        <w:rPr>
          <w:bCs/>
          <w:color w:val="000000" w:themeColor="text1"/>
        </w:rPr>
        <w:t>.</w:t>
      </w:r>
    </w:p>
    <w:p w14:paraId="1F94FF5C" w14:textId="77777777" w:rsidR="00E27F66" w:rsidRPr="00CD686F" w:rsidRDefault="00E27F66" w:rsidP="00E27F66">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5000" w:type="pct"/>
        <w:tblLook w:val="04A0" w:firstRow="1" w:lastRow="0" w:firstColumn="1" w:lastColumn="0" w:noHBand="0" w:noVBand="1"/>
      </w:tblPr>
      <w:tblGrid>
        <w:gridCol w:w="9350"/>
      </w:tblGrid>
      <w:tr w:rsidR="00453739" w14:paraId="4A48E07C" w14:textId="77777777" w:rsidTr="0040144F">
        <w:tc>
          <w:tcPr>
            <w:tcW w:w="5000" w:type="pct"/>
          </w:tcPr>
          <w:p w14:paraId="7504F895" w14:textId="77777777" w:rsidR="00453739" w:rsidRPr="008A5A33" w:rsidRDefault="00453739" w:rsidP="008C080D">
            <w:pPr>
              <w:pStyle w:val="ListParagraph"/>
              <w:numPr>
                <w:ilvl w:val="0"/>
                <w:numId w:val="30"/>
              </w:numPr>
              <w:rPr>
                <w:b/>
              </w:rPr>
            </w:pPr>
            <w:r w:rsidRPr="008A5A33">
              <w:rPr>
                <w:b/>
              </w:rPr>
              <w:t>Use the instructional model to show students where they are in the course of the unit.</w:t>
            </w:r>
          </w:p>
          <w:p w14:paraId="5AC17240" w14:textId="77777777" w:rsidR="00453739" w:rsidRPr="00E97EEE" w:rsidRDefault="00453739" w:rsidP="0040144F">
            <w:pPr>
              <w:rPr>
                <w:b/>
                <w:bCs/>
              </w:rPr>
            </w:pPr>
            <w:r w:rsidRPr="00E97EEE">
              <w:t xml:space="preserve">Show slide 2 of the </w:t>
            </w:r>
            <w:r>
              <w:rPr>
                <w:bCs/>
                <w:color w:val="0000FF"/>
              </w:rPr>
              <w:t>5.4 Strategies for Lowering Carbon Emissions PPT</w:t>
            </w:r>
            <w:r w:rsidRPr="00E97EEE">
              <w:rPr>
                <w:color w:val="000000" w:themeColor="text1"/>
              </w:rPr>
              <w:t>.</w:t>
            </w:r>
          </w:p>
        </w:tc>
      </w:tr>
      <w:tr w:rsidR="00453739" w14:paraId="4A2F09A6" w14:textId="77777777" w:rsidTr="0040144F">
        <w:tc>
          <w:tcPr>
            <w:tcW w:w="5000" w:type="pct"/>
          </w:tcPr>
          <w:p w14:paraId="68D8C9B7" w14:textId="77777777" w:rsidR="00453739" w:rsidRDefault="00453739" w:rsidP="008C080D">
            <w:pPr>
              <w:pStyle w:val="ListParagraph"/>
              <w:numPr>
                <w:ilvl w:val="0"/>
                <w:numId w:val="30"/>
              </w:numPr>
              <w:rPr>
                <w:b/>
                <w:bCs/>
              </w:rPr>
            </w:pPr>
            <w:r>
              <w:rPr>
                <w:b/>
                <w:bCs/>
              </w:rPr>
              <w:t>Introduce the lesson.</w:t>
            </w:r>
          </w:p>
          <w:p w14:paraId="5FBF550F" w14:textId="77777777" w:rsidR="00453739" w:rsidRPr="00E97EEE" w:rsidRDefault="00453739" w:rsidP="0040144F">
            <w:pPr>
              <w:ind w:left="90"/>
              <w:rPr>
                <w:bCs/>
              </w:rPr>
            </w:pPr>
            <w:r>
              <w:rPr>
                <w:bCs/>
              </w:rPr>
              <w:t>Display slide 3 of the PPT. Tell students that they will be thinking about how to lower carbon emissions.</w:t>
            </w:r>
          </w:p>
        </w:tc>
      </w:tr>
      <w:tr w:rsidR="00453739" w14:paraId="63BC289C" w14:textId="77777777" w:rsidTr="0040144F">
        <w:tc>
          <w:tcPr>
            <w:tcW w:w="5000" w:type="pct"/>
          </w:tcPr>
          <w:p w14:paraId="0992000C" w14:textId="77777777" w:rsidR="00453739" w:rsidRDefault="00453739" w:rsidP="008C080D">
            <w:pPr>
              <w:pStyle w:val="ListParagraph"/>
              <w:numPr>
                <w:ilvl w:val="0"/>
                <w:numId w:val="30"/>
              </w:numPr>
              <w:rPr>
                <w:b/>
                <w:bCs/>
              </w:rPr>
            </w:pPr>
            <w:r>
              <w:rPr>
                <w:b/>
                <w:bCs/>
              </w:rPr>
              <w:t>Draw a class representation.</w:t>
            </w:r>
          </w:p>
          <w:p w14:paraId="41187E90" w14:textId="77777777" w:rsidR="00453739" w:rsidRPr="00E97EEE" w:rsidRDefault="00453739" w:rsidP="0040144F">
            <w:pPr>
              <w:ind w:left="90"/>
              <w:rPr>
                <w:bCs/>
              </w:rPr>
            </w:pPr>
            <w:r>
              <w:rPr>
                <w:bCs/>
              </w:rPr>
              <w:t>Display slide 4 of the PPT. Have a class discussion about how walking or riding a bike would reduce carbon emissions. Work as a class to draw a representation of this on the board.</w:t>
            </w:r>
          </w:p>
        </w:tc>
      </w:tr>
      <w:tr w:rsidR="00453739" w14:paraId="34E86143" w14:textId="77777777" w:rsidTr="0040144F">
        <w:tc>
          <w:tcPr>
            <w:tcW w:w="5000" w:type="pct"/>
          </w:tcPr>
          <w:p w14:paraId="446EE1C2" w14:textId="77777777" w:rsidR="00453739" w:rsidRPr="00E97EEE" w:rsidRDefault="00453739" w:rsidP="008C080D">
            <w:pPr>
              <w:pStyle w:val="ListParagraph"/>
              <w:numPr>
                <w:ilvl w:val="0"/>
                <w:numId w:val="30"/>
              </w:numPr>
              <w:rPr>
                <w:b/>
                <w:bCs/>
              </w:rPr>
            </w:pPr>
            <w:r w:rsidRPr="00E97EEE">
              <w:rPr>
                <w:b/>
                <w:bCs/>
              </w:rPr>
              <w:t>Pass out the strategy cards</w:t>
            </w:r>
            <w:r>
              <w:rPr>
                <w:b/>
                <w:bCs/>
              </w:rPr>
              <w:t>.</w:t>
            </w:r>
          </w:p>
          <w:p w14:paraId="6CD79755" w14:textId="77777777" w:rsidR="00453739" w:rsidRDefault="00453739" w:rsidP="0040144F">
            <w:pPr>
              <w:rPr>
                <w:bCs/>
              </w:rPr>
            </w:pPr>
            <w:r>
              <w:rPr>
                <w:bCs/>
              </w:rPr>
              <w:t xml:space="preserve">Display slide 5 of the PPT. Give each student one of the </w:t>
            </w:r>
            <w:r>
              <w:rPr>
                <w:bCs/>
                <w:color w:val="0000FF"/>
              </w:rPr>
              <w:t>5.4</w:t>
            </w:r>
            <w:r w:rsidRPr="006A30CD">
              <w:rPr>
                <w:bCs/>
                <w:color w:val="0000FF"/>
              </w:rPr>
              <w:t xml:space="preserve"> Strategy Cards</w:t>
            </w:r>
            <w:r>
              <w:rPr>
                <w:bCs/>
              </w:rPr>
              <w:t xml:space="preserve">. In groups of four, have students discuss how the strategies in these cards would lead to lower carbon emissions. </w:t>
            </w:r>
          </w:p>
          <w:p w14:paraId="099504DE" w14:textId="54C094E2" w:rsidR="00453739" w:rsidRPr="006422FD" w:rsidRDefault="00453739" w:rsidP="001C4065">
            <w:pPr>
              <w:pStyle w:val="ListParagraph"/>
              <w:numPr>
                <w:ilvl w:val="0"/>
                <w:numId w:val="29"/>
              </w:numPr>
              <w:spacing w:after="0"/>
            </w:pPr>
            <w:r w:rsidRPr="008A5A33">
              <w:rPr>
                <w:bCs/>
              </w:rPr>
              <w:t xml:space="preserve">Give them 15 minutes to </w:t>
            </w:r>
            <w:r>
              <w:rPr>
                <w:bCs/>
              </w:rPr>
              <w:t>draw a representation on chart paper of</w:t>
            </w:r>
            <w:r w:rsidRPr="008A5A33">
              <w:rPr>
                <w:bCs/>
              </w:rPr>
              <w:t xml:space="preserve"> how </w:t>
            </w:r>
            <w:r>
              <w:rPr>
                <w:bCs/>
              </w:rPr>
              <w:t>one of the strategies</w:t>
            </w:r>
            <w:r w:rsidRPr="008A5A33">
              <w:rPr>
                <w:bCs/>
              </w:rPr>
              <w:t xml:space="preserve"> on their card</w:t>
            </w:r>
            <w:r>
              <w:rPr>
                <w:bCs/>
              </w:rPr>
              <w:t>s</w:t>
            </w:r>
            <w:r w:rsidRPr="008A5A33">
              <w:rPr>
                <w:bCs/>
              </w:rPr>
              <w:t xml:space="preserve"> would reduce carbon emissions.</w:t>
            </w:r>
          </w:p>
        </w:tc>
      </w:tr>
      <w:tr w:rsidR="00453739" w14:paraId="287B7852" w14:textId="77777777" w:rsidTr="0040144F">
        <w:tc>
          <w:tcPr>
            <w:tcW w:w="5000" w:type="pct"/>
          </w:tcPr>
          <w:p w14:paraId="51E80C0C" w14:textId="77777777" w:rsidR="00453739" w:rsidRDefault="00453739" w:rsidP="008C080D">
            <w:pPr>
              <w:pStyle w:val="ListParagraph"/>
              <w:numPr>
                <w:ilvl w:val="0"/>
                <w:numId w:val="30"/>
              </w:numPr>
              <w:rPr>
                <w:b/>
                <w:bCs/>
              </w:rPr>
            </w:pPr>
            <w:r>
              <w:rPr>
                <w:b/>
                <w:bCs/>
              </w:rPr>
              <w:t>Have a gallery walk of representations.</w:t>
            </w:r>
          </w:p>
          <w:p w14:paraId="4E2317DA" w14:textId="77777777" w:rsidR="00453739" w:rsidRDefault="00453739" w:rsidP="0040144F">
            <w:pPr>
              <w:ind w:left="90"/>
              <w:rPr>
                <w:bCs/>
              </w:rPr>
            </w:pPr>
            <w:r>
              <w:rPr>
                <w:bCs/>
              </w:rPr>
              <w:t>Display slide 6 of the PPT. Display the representations around the room. Have students walk around the room and look at each of the representations. Ask students to discuss how each representation shows how the strategy would reduce carbon emissions. Also, have students discuss how the strategies are similar and different with regards to how they lower carbon emissions.</w:t>
            </w:r>
          </w:p>
          <w:p w14:paraId="3356EAD3" w14:textId="36BAA815" w:rsidR="00453739" w:rsidRPr="00E97EEE" w:rsidRDefault="00453739" w:rsidP="008C080D">
            <w:pPr>
              <w:pStyle w:val="ListParagraph"/>
              <w:numPr>
                <w:ilvl w:val="0"/>
                <w:numId w:val="29"/>
              </w:numPr>
              <w:rPr>
                <w:bCs/>
              </w:rPr>
            </w:pPr>
            <w:r>
              <w:rPr>
                <w:bCs/>
              </w:rPr>
              <w:t xml:space="preserve">Display slide 7 of the PPT. Have a full class discussion about which of the </w:t>
            </w:r>
            <w:r w:rsidR="00A205B2">
              <w:rPr>
                <w:bCs/>
              </w:rPr>
              <w:t xml:space="preserve">carbon emission reducing </w:t>
            </w:r>
            <w:r>
              <w:rPr>
                <w:bCs/>
              </w:rPr>
              <w:t xml:space="preserve">strategies students would be willing and able to do. </w:t>
            </w:r>
          </w:p>
        </w:tc>
      </w:tr>
      <w:tr w:rsidR="00453739" w14:paraId="331A64D8" w14:textId="77777777" w:rsidTr="0040144F">
        <w:tc>
          <w:tcPr>
            <w:tcW w:w="5000" w:type="pct"/>
          </w:tcPr>
          <w:p w14:paraId="23C3A933" w14:textId="77777777" w:rsidR="00453739" w:rsidRPr="00E97EEE" w:rsidRDefault="00453739" w:rsidP="008C080D">
            <w:pPr>
              <w:pStyle w:val="ListParagraph"/>
              <w:numPr>
                <w:ilvl w:val="0"/>
                <w:numId w:val="30"/>
              </w:numPr>
              <w:rPr>
                <w:b/>
                <w:bCs/>
              </w:rPr>
            </w:pPr>
            <w:r>
              <w:rPr>
                <w:b/>
                <w:bCs/>
              </w:rPr>
              <w:t>Have a class discussion about larger scale strategies.</w:t>
            </w:r>
          </w:p>
          <w:p w14:paraId="243EC0FA" w14:textId="77777777" w:rsidR="00453739" w:rsidRPr="00E97EEE" w:rsidRDefault="00453739" w:rsidP="0040144F">
            <w:pPr>
              <w:rPr>
                <w:bCs/>
              </w:rPr>
            </w:pPr>
            <w:r w:rsidRPr="00E97EEE">
              <w:rPr>
                <w:bCs/>
              </w:rPr>
              <w:t xml:space="preserve">Show slide </w:t>
            </w:r>
            <w:r>
              <w:rPr>
                <w:bCs/>
              </w:rPr>
              <w:t>8</w:t>
            </w:r>
            <w:r w:rsidRPr="00E97EEE">
              <w:rPr>
                <w:bCs/>
              </w:rPr>
              <w:t xml:space="preserve"> of the PPT. Tell students that the strategy cards they just read were mainly things they could do as individuals. However, solving climate change will take cooperation from communities, governments, organizations, and countries around the planet. </w:t>
            </w:r>
          </w:p>
          <w:p w14:paraId="167DFA2F" w14:textId="77777777" w:rsidR="00453739" w:rsidRDefault="00453739" w:rsidP="008C080D">
            <w:pPr>
              <w:pStyle w:val="ListParagraph"/>
              <w:numPr>
                <w:ilvl w:val="0"/>
                <w:numId w:val="28"/>
              </w:numPr>
              <w:rPr>
                <w:bCs/>
              </w:rPr>
            </w:pPr>
            <w:r>
              <w:rPr>
                <w:bCs/>
              </w:rPr>
              <w:t xml:space="preserve">Tell students to consider the list on the board and also the strategies they have on their cards and brainstorm about actions that society could take together to work for bigger change. </w:t>
            </w:r>
          </w:p>
          <w:p w14:paraId="79F39BDC" w14:textId="77777777" w:rsidR="00453739" w:rsidRDefault="00453739" w:rsidP="008C080D">
            <w:pPr>
              <w:pStyle w:val="ListParagraph"/>
              <w:numPr>
                <w:ilvl w:val="0"/>
                <w:numId w:val="28"/>
              </w:numPr>
              <w:rPr>
                <w:bCs/>
              </w:rPr>
            </w:pPr>
            <w:r>
              <w:rPr>
                <w:bCs/>
              </w:rPr>
              <w:t>Give students 1-2 minutes to think to themselves.</w:t>
            </w:r>
          </w:p>
          <w:p w14:paraId="11AF4F5F" w14:textId="77777777" w:rsidR="00453739" w:rsidRDefault="00453739" w:rsidP="008C080D">
            <w:pPr>
              <w:pStyle w:val="ListParagraph"/>
              <w:numPr>
                <w:ilvl w:val="0"/>
                <w:numId w:val="28"/>
              </w:numPr>
              <w:rPr>
                <w:bCs/>
              </w:rPr>
            </w:pPr>
            <w:r w:rsidRPr="006422FD">
              <w:rPr>
                <w:bCs/>
              </w:rPr>
              <w:t xml:space="preserve">Record their ideas on the </w:t>
            </w:r>
            <w:r>
              <w:rPr>
                <w:bCs/>
              </w:rPr>
              <w:t>PPT</w:t>
            </w:r>
            <w:r w:rsidRPr="006422FD">
              <w:rPr>
                <w:bCs/>
              </w:rPr>
              <w:t xml:space="preserve"> slide.</w:t>
            </w:r>
          </w:p>
          <w:p w14:paraId="0D849A26" w14:textId="77777777" w:rsidR="00453739" w:rsidRPr="00E97EEE" w:rsidRDefault="00453739" w:rsidP="008C080D">
            <w:pPr>
              <w:pStyle w:val="ListParagraph"/>
              <w:numPr>
                <w:ilvl w:val="0"/>
                <w:numId w:val="28"/>
              </w:numPr>
              <w:rPr>
                <w:bCs/>
              </w:rPr>
            </w:pPr>
            <w:r w:rsidRPr="00E97EEE">
              <w:rPr>
                <w:bCs/>
              </w:rPr>
              <w:t>Also, ask them why is important to adopt some of these strategies and how these strategies can be implemented in their communities at a larger scale.</w:t>
            </w:r>
          </w:p>
        </w:tc>
      </w:tr>
      <w:tr w:rsidR="0038424F" w14:paraId="7B5AD841" w14:textId="77777777" w:rsidTr="0040144F">
        <w:tc>
          <w:tcPr>
            <w:tcW w:w="5000" w:type="pct"/>
          </w:tcPr>
          <w:p w14:paraId="1B3FA8C4" w14:textId="5B84DEEB" w:rsidR="0038424F" w:rsidRPr="001C4065" w:rsidRDefault="0038424F" w:rsidP="001C4065">
            <w:pPr>
              <w:pStyle w:val="ListParagraph"/>
              <w:numPr>
                <w:ilvl w:val="0"/>
                <w:numId w:val="30"/>
              </w:numPr>
              <w:rPr>
                <w:b/>
              </w:rPr>
            </w:pPr>
            <w:r w:rsidRPr="001C4065">
              <w:rPr>
                <w:b/>
              </w:rPr>
              <w:t>Have a discussion to complete the Learning Tracking Tool for this activity.</w:t>
            </w:r>
          </w:p>
          <w:p w14:paraId="743A25B1" w14:textId="6D1DD0F1" w:rsidR="0038424F" w:rsidRPr="00E2071F" w:rsidRDefault="0038424F" w:rsidP="0038424F">
            <w:r w:rsidRPr="00E2071F">
              <w:t xml:space="preserve">Show </w:t>
            </w:r>
            <w:r>
              <w:t xml:space="preserve">Slide 9 </w:t>
            </w:r>
            <w:r w:rsidRPr="00E2071F">
              <w:t>of the</w:t>
            </w:r>
            <w:r w:rsidRPr="00E2071F">
              <w:rPr>
                <w:b/>
              </w:rPr>
              <w:t xml:space="preserve"> </w:t>
            </w:r>
            <w:r w:rsidRPr="001C4065">
              <w:rPr>
                <w:bCs/>
                <w:color w:val="0000F4"/>
              </w:rPr>
              <w:t>5.4 Strategies for Lowering Carbon Emissions PPT</w:t>
            </w:r>
            <w:r w:rsidRPr="00E2071F">
              <w:t>.</w:t>
            </w:r>
          </w:p>
          <w:p w14:paraId="75C4E3DE" w14:textId="77777777" w:rsidR="0038424F" w:rsidRPr="00E2071F" w:rsidRDefault="0038424F" w:rsidP="0038424F">
            <w:pPr>
              <w:pStyle w:val="ListParagraph"/>
              <w:numPr>
                <w:ilvl w:val="0"/>
                <w:numId w:val="39"/>
              </w:numPr>
              <w:ind w:left="360"/>
              <w:rPr>
                <w:b/>
              </w:rPr>
            </w:pPr>
            <w:r>
              <w:t>Have students take out their Learning Tracking Tool from the previous lesson.</w:t>
            </w:r>
          </w:p>
          <w:p w14:paraId="1D66C37F" w14:textId="02D98633" w:rsidR="0038424F" w:rsidRPr="00E2071F" w:rsidRDefault="0038424F" w:rsidP="0038424F">
            <w:pPr>
              <w:pStyle w:val="ListParagraph"/>
              <w:numPr>
                <w:ilvl w:val="0"/>
                <w:numId w:val="39"/>
              </w:numPr>
              <w:ind w:left="360"/>
              <w:rPr>
                <w:b/>
              </w:rPr>
            </w:pPr>
            <w:r w:rsidRPr="00E2071F">
              <w:t xml:space="preserve">Have students write the activity name in the first column, </w:t>
            </w:r>
            <w:r w:rsidRPr="001C4065">
              <w:rPr>
                <w:color w:val="000000" w:themeColor="text1"/>
              </w:rPr>
              <w:t>"</w:t>
            </w:r>
            <w:r w:rsidRPr="001C4065">
              <w:rPr>
                <w:bCs/>
                <w:color w:val="000000" w:themeColor="text1"/>
              </w:rPr>
              <w:t>5.4 Strategies for Lowering Carbon Emissions</w:t>
            </w:r>
            <w:r w:rsidRPr="001C4065">
              <w:rPr>
                <w:color w:val="000000" w:themeColor="text1"/>
              </w:rPr>
              <w:t>."</w:t>
            </w:r>
          </w:p>
          <w:p w14:paraId="0A669EC1" w14:textId="77777777" w:rsidR="0038424F" w:rsidRPr="000736FE" w:rsidRDefault="0038424F" w:rsidP="0038424F">
            <w:pPr>
              <w:pStyle w:val="ListParagraph"/>
              <w:numPr>
                <w:ilvl w:val="0"/>
                <w:numId w:val="39"/>
              </w:numPr>
              <w:ind w:left="360"/>
              <w:rPr>
                <w:b/>
              </w:rPr>
            </w:pPr>
            <w:r w:rsidRPr="00E2071F">
              <w:t xml:space="preserve">Have a class discussion about what students figured out during the activity that will help them in answering the </w:t>
            </w:r>
            <w:r>
              <w:t>lesson</w:t>
            </w:r>
            <w:r w:rsidRPr="00E2071F">
              <w:t xml:space="preserve"> driving question</w:t>
            </w:r>
            <w:r>
              <w:t>s:</w:t>
            </w:r>
          </w:p>
          <w:p w14:paraId="1DE50DC2" w14:textId="77777777" w:rsidR="0038424F" w:rsidRPr="000736FE" w:rsidRDefault="0038424F" w:rsidP="0038424F">
            <w:pPr>
              <w:pStyle w:val="ListParagraph"/>
              <w:numPr>
                <w:ilvl w:val="0"/>
                <w:numId w:val="39"/>
              </w:numPr>
            </w:pPr>
            <w:r w:rsidRPr="000736FE">
              <w:t>What causes the annual cycle: CO</w:t>
            </w:r>
            <w:r w:rsidRPr="000736FE">
              <w:rPr>
                <w:vertAlign w:val="subscript"/>
              </w:rPr>
              <w:t>2</w:t>
            </w:r>
            <w:r w:rsidRPr="000736FE">
              <w:t xml:space="preserve"> concentrations in Hawaii to go down every summer and up every winter?</w:t>
            </w:r>
          </w:p>
          <w:p w14:paraId="774D956E" w14:textId="77777777" w:rsidR="0038424F" w:rsidRPr="000736FE" w:rsidRDefault="0038424F" w:rsidP="0038424F">
            <w:pPr>
              <w:pStyle w:val="ListParagraph"/>
              <w:numPr>
                <w:ilvl w:val="0"/>
                <w:numId w:val="39"/>
              </w:numPr>
            </w:pPr>
            <w:r w:rsidRPr="000736FE">
              <w:t>What causes the long-term trend: CO</w:t>
            </w:r>
            <w:r w:rsidRPr="000736FE">
              <w:rPr>
                <w:vertAlign w:val="subscript"/>
              </w:rPr>
              <w:t>2</w:t>
            </w:r>
            <w:r w:rsidRPr="000736FE">
              <w:t xml:space="preserve"> concentrations to go up every year?</w:t>
            </w:r>
          </w:p>
          <w:p w14:paraId="766A8183" w14:textId="77777777" w:rsidR="0038424F" w:rsidRPr="000736FE" w:rsidRDefault="0038424F" w:rsidP="0038424F">
            <w:pPr>
              <w:pStyle w:val="ListParagraph"/>
              <w:numPr>
                <w:ilvl w:val="0"/>
                <w:numId w:val="39"/>
              </w:numPr>
            </w:pPr>
            <w:r w:rsidRPr="000736FE">
              <w:t>How can we predict what will happen to CO</w:t>
            </w:r>
            <w:r w:rsidRPr="000736FE">
              <w:rPr>
                <w:vertAlign w:val="subscript"/>
              </w:rPr>
              <w:t>2</w:t>
            </w:r>
            <w:r w:rsidRPr="000736FE">
              <w:t xml:space="preserve"> concentrations in the future?</w:t>
            </w:r>
          </w:p>
          <w:p w14:paraId="6EF775CC" w14:textId="77777777" w:rsidR="0038424F" w:rsidRPr="00E2071F" w:rsidRDefault="0038424F" w:rsidP="0038424F">
            <w:pPr>
              <w:pStyle w:val="ListParagraph"/>
              <w:numPr>
                <w:ilvl w:val="0"/>
                <w:numId w:val="39"/>
              </w:numPr>
              <w:ind w:left="360"/>
              <w:rPr>
                <w:b/>
              </w:rPr>
            </w:pPr>
            <w:r w:rsidRPr="00E2071F">
              <w:t>When you come to consensus as a class, have students record the answer in the second column of the tool.</w:t>
            </w:r>
          </w:p>
          <w:p w14:paraId="266F1304" w14:textId="77777777" w:rsidR="0038424F" w:rsidRPr="00E2071F" w:rsidRDefault="0038424F" w:rsidP="0038424F">
            <w:pPr>
              <w:pStyle w:val="ListParagraph"/>
              <w:numPr>
                <w:ilvl w:val="0"/>
                <w:numId w:val="39"/>
              </w:numPr>
              <w:ind w:left="360"/>
              <w:rPr>
                <w:b/>
              </w:rPr>
            </w:pPr>
            <w:r w:rsidRPr="00E2071F">
              <w:t xml:space="preserve">Have a class discussion about what students are wondering now that will help them move towards answering the unit driving question. Have students record the questions in the third column of the tool. </w:t>
            </w:r>
          </w:p>
          <w:p w14:paraId="0E393654" w14:textId="77777777" w:rsidR="0038424F" w:rsidRPr="00E2071F" w:rsidRDefault="0038424F" w:rsidP="0038424F">
            <w:pPr>
              <w:pStyle w:val="ListParagraph"/>
              <w:numPr>
                <w:ilvl w:val="0"/>
                <w:numId w:val="39"/>
              </w:numPr>
              <w:ind w:left="360"/>
              <w:rPr>
                <w:b/>
              </w:rPr>
            </w:pPr>
            <w:r w:rsidRPr="00E2071F">
              <w:t xml:space="preserve">Have students keep their Learning Tracking Tool for future activities. </w:t>
            </w:r>
          </w:p>
          <w:p w14:paraId="43E5FEFF" w14:textId="77777777" w:rsidR="0038424F" w:rsidRPr="00E2071F" w:rsidRDefault="0038424F" w:rsidP="0038424F">
            <w:pPr>
              <w:pStyle w:val="ListParagraph"/>
              <w:numPr>
                <w:ilvl w:val="0"/>
                <w:numId w:val="39"/>
              </w:numPr>
              <w:ind w:left="360"/>
              <w:rPr>
                <w:b/>
              </w:rPr>
            </w:pPr>
            <w:r w:rsidRPr="00E2071F">
              <w:t>Example Learning Tracking Tool</w:t>
            </w:r>
          </w:p>
          <w:tbl>
            <w:tblPr>
              <w:tblStyle w:val="TableGrid"/>
              <w:tblW w:w="8725" w:type="dxa"/>
              <w:tblInd w:w="295" w:type="dxa"/>
              <w:tblLook w:val="04A0" w:firstRow="1" w:lastRow="0" w:firstColumn="1" w:lastColumn="0" w:noHBand="0" w:noVBand="1"/>
            </w:tblPr>
            <w:tblGrid>
              <w:gridCol w:w="2040"/>
              <w:gridCol w:w="3342"/>
              <w:gridCol w:w="3343"/>
            </w:tblGrid>
            <w:tr w:rsidR="0038424F" w:rsidRPr="00161496" w14:paraId="51002D59" w14:textId="77777777" w:rsidTr="00357190">
              <w:trPr>
                <w:trHeight w:val="269"/>
              </w:trPr>
              <w:tc>
                <w:tcPr>
                  <w:tcW w:w="2040" w:type="dxa"/>
                </w:tcPr>
                <w:p w14:paraId="6974453D" w14:textId="77777777" w:rsidR="0038424F" w:rsidRPr="00E2071F" w:rsidRDefault="0038424F" w:rsidP="0038424F">
                  <w:pPr>
                    <w:pStyle w:val="ListParagraph"/>
                    <w:numPr>
                      <w:ilvl w:val="0"/>
                      <w:numId w:val="0"/>
                    </w:numPr>
                    <w:jc w:val="center"/>
                  </w:pPr>
                  <w:r w:rsidRPr="00E2071F">
                    <w:rPr>
                      <w:b/>
                    </w:rPr>
                    <w:t>Activity</w:t>
                  </w:r>
                </w:p>
              </w:tc>
              <w:tc>
                <w:tcPr>
                  <w:tcW w:w="3342" w:type="dxa"/>
                </w:tcPr>
                <w:p w14:paraId="2C9135BD" w14:textId="77777777" w:rsidR="0038424F" w:rsidRPr="00E2071F" w:rsidRDefault="0038424F" w:rsidP="0038424F">
                  <w:pPr>
                    <w:pStyle w:val="ListParagraph"/>
                    <w:numPr>
                      <w:ilvl w:val="0"/>
                      <w:numId w:val="0"/>
                    </w:numPr>
                    <w:jc w:val="center"/>
                  </w:pPr>
                  <w:r w:rsidRPr="00E2071F">
                    <w:rPr>
                      <w:b/>
                    </w:rPr>
                    <w:t>What We Figured Out</w:t>
                  </w:r>
                </w:p>
              </w:tc>
              <w:tc>
                <w:tcPr>
                  <w:tcW w:w="3343" w:type="dxa"/>
                </w:tcPr>
                <w:p w14:paraId="59C761CF" w14:textId="77777777" w:rsidR="0038424F" w:rsidRPr="00E2071F" w:rsidRDefault="0038424F" w:rsidP="0038424F">
                  <w:pPr>
                    <w:pStyle w:val="ListParagraph"/>
                    <w:numPr>
                      <w:ilvl w:val="0"/>
                      <w:numId w:val="0"/>
                    </w:numPr>
                    <w:jc w:val="center"/>
                  </w:pPr>
                  <w:r w:rsidRPr="00E2071F">
                    <w:rPr>
                      <w:b/>
                    </w:rPr>
                    <w:t>What We are Asking Now</w:t>
                  </w:r>
                </w:p>
              </w:tc>
            </w:tr>
            <w:tr w:rsidR="0038424F" w:rsidRPr="00161496" w14:paraId="68123202" w14:textId="77777777" w:rsidTr="00357190">
              <w:tc>
                <w:tcPr>
                  <w:tcW w:w="2040" w:type="dxa"/>
                </w:tcPr>
                <w:p w14:paraId="0ED87F6F" w14:textId="15158714" w:rsidR="0038424F" w:rsidRDefault="0038424F" w:rsidP="0038424F">
                  <w:pPr>
                    <w:spacing w:after="0"/>
                  </w:pPr>
                  <w:r>
                    <w:t xml:space="preserve">5.4 Strategies for Lowering Carbon Emissions </w:t>
                  </w:r>
                </w:p>
                <w:p w14:paraId="229D7F78" w14:textId="77777777" w:rsidR="0038424F" w:rsidRDefault="0038424F" w:rsidP="0038424F">
                  <w:pPr>
                    <w:spacing w:after="0"/>
                  </w:pPr>
                </w:p>
                <w:p w14:paraId="0F2FF6A3" w14:textId="77777777" w:rsidR="0038424F" w:rsidRDefault="0038424F" w:rsidP="0038424F">
                  <w:pPr>
                    <w:spacing w:after="0"/>
                  </w:pPr>
                </w:p>
                <w:p w14:paraId="3E158F1A" w14:textId="77777777" w:rsidR="0038424F" w:rsidRPr="00E2071F" w:rsidRDefault="0038424F" w:rsidP="0038424F">
                  <w:pPr>
                    <w:pStyle w:val="ListParagraph"/>
                    <w:ind w:left="0"/>
                    <w:rPr>
                      <w:b/>
                    </w:rPr>
                  </w:pPr>
                </w:p>
              </w:tc>
              <w:tc>
                <w:tcPr>
                  <w:tcW w:w="3342" w:type="dxa"/>
                </w:tcPr>
                <w:p w14:paraId="448948E7" w14:textId="30D069B2" w:rsidR="0038424F" w:rsidRPr="001C4065" w:rsidRDefault="00D254E4" w:rsidP="0038424F">
                  <w:pPr>
                    <w:pStyle w:val="ListParagraph"/>
                    <w:ind w:left="0"/>
                    <w:rPr>
                      <w:bCs/>
                      <w:i/>
                      <w:iCs/>
                      <w:color w:val="0000F4"/>
                      <w:szCs w:val="28"/>
                    </w:rPr>
                  </w:pPr>
                  <w:r w:rsidRPr="001C4065">
                    <w:rPr>
                      <w:i/>
                      <w:iCs/>
                      <w:color w:val="0000F4"/>
                      <w:szCs w:val="28"/>
                    </w:rPr>
                    <w:t>Our lifestyles contribute to CO</w:t>
                  </w:r>
                  <w:r w:rsidRPr="001C4065">
                    <w:rPr>
                      <w:i/>
                      <w:iCs/>
                      <w:color w:val="0000F4"/>
                      <w:szCs w:val="28"/>
                      <w:vertAlign w:val="subscript"/>
                    </w:rPr>
                    <w:t xml:space="preserve">2 </w:t>
                  </w:r>
                  <w:r w:rsidRPr="001C4065">
                    <w:rPr>
                      <w:i/>
                      <w:iCs/>
                      <w:color w:val="0000F4"/>
                      <w:szCs w:val="28"/>
                    </w:rPr>
                    <w:t>emissions in many ways.</w:t>
                  </w:r>
                </w:p>
              </w:tc>
              <w:tc>
                <w:tcPr>
                  <w:tcW w:w="3343" w:type="dxa"/>
                </w:tcPr>
                <w:p w14:paraId="61BE9976" w14:textId="14089550" w:rsidR="0038424F" w:rsidRPr="001C4065" w:rsidRDefault="00D254E4" w:rsidP="0038424F">
                  <w:pPr>
                    <w:pStyle w:val="ListParagraph"/>
                    <w:ind w:left="0"/>
                    <w:rPr>
                      <w:bCs/>
                      <w:i/>
                      <w:iCs/>
                      <w:color w:val="0000F4"/>
                      <w:szCs w:val="28"/>
                    </w:rPr>
                  </w:pPr>
                  <w:r w:rsidRPr="001C4065">
                    <w:rPr>
                      <w:i/>
                      <w:iCs/>
                      <w:color w:val="0000F4"/>
                      <w:szCs w:val="28"/>
                    </w:rPr>
                    <w:t>What does increasing CO</w:t>
                  </w:r>
                  <w:r w:rsidRPr="001C4065">
                    <w:rPr>
                      <w:i/>
                      <w:iCs/>
                      <w:color w:val="0000F4"/>
                      <w:szCs w:val="28"/>
                      <w:vertAlign w:val="subscript"/>
                    </w:rPr>
                    <w:t xml:space="preserve">2 </w:t>
                  </w:r>
                  <w:r w:rsidRPr="001C4065">
                    <w:rPr>
                      <w:i/>
                      <w:iCs/>
                      <w:color w:val="0000F4"/>
                      <w:szCs w:val="28"/>
                    </w:rPr>
                    <w:t>in the atmosphere mean for the future of our planet?</w:t>
                  </w:r>
                </w:p>
              </w:tc>
            </w:tr>
          </w:tbl>
          <w:p w14:paraId="22038039" w14:textId="77777777" w:rsidR="0038424F" w:rsidRDefault="0038424F" w:rsidP="0038424F">
            <w:pPr>
              <w:pStyle w:val="ListParagraph"/>
              <w:numPr>
                <w:ilvl w:val="0"/>
                <w:numId w:val="30"/>
              </w:numPr>
              <w:rPr>
                <w:b/>
                <w:bCs/>
              </w:rPr>
            </w:pPr>
          </w:p>
        </w:tc>
      </w:tr>
    </w:tbl>
    <w:p w14:paraId="6577BC68" w14:textId="77777777" w:rsidR="00E27F66" w:rsidRPr="00D438F2" w:rsidRDefault="00E27F66" w:rsidP="00E27F66"/>
    <w:p w14:paraId="3D83C729" w14:textId="77777777" w:rsidR="00E27F66" w:rsidRPr="00D438F2" w:rsidRDefault="00E27F66" w:rsidP="00E27F66">
      <w:pPr>
        <w:pStyle w:val="Heading2"/>
      </w:pPr>
      <w:r>
        <w:rPr>
          <w:color w:val="FF0000"/>
        </w:rPr>
        <w:t xml:space="preserve">Tab 3: </w:t>
      </w:r>
      <w:r w:rsidRPr="00D438F2">
        <w:t>Assessment</w:t>
      </w:r>
    </w:p>
    <w:p w14:paraId="6EABCE44" w14:textId="77777777" w:rsidR="00453739" w:rsidRPr="0009624B" w:rsidRDefault="00453739" w:rsidP="00453739">
      <w:pPr>
        <w:pStyle w:val="Heading3"/>
        <w:rPr>
          <w:rFonts w:eastAsia="Times New Roman"/>
          <w:b w:val="0"/>
          <w:bCs w:val="0"/>
          <w:sz w:val="22"/>
          <w:szCs w:val="22"/>
        </w:rPr>
      </w:pPr>
      <w:r w:rsidRPr="004A1537">
        <w:rPr>
          <w:b w:val="0"/>
          <w:sz w:val="22"/>
          <w:szCs w:val="22"/>
        </w:rPr>
        <w:t>Check to see which strategies students can easily explain and which strategies students have a more difficult time with. For the strategies that are difficult to connect to lowered carbon dioxide emissions, pause and discuss</w:t>
      </w:r>
      <w:r>
        <w:rPr>
          <w:rFonts w:eastAsia="Times New Roman"/>
          <w:b w:val="0"/>
          <w:bCs w:val="0"/>
          <w:sz w:val="22"/>
          <w:szCs w:val="22"/>
        </w:rPr>
        <w:t>.</w:t>
      </w:r>
      <w:r w:rsidRPr="0009624B">
        <w:rPr>
          <w:rFonts w:eastAsia="Times New Roman"/>
          <w:b w:val="0"/>
          <w:bCs w:val="0"/>
          <w:sz w:val="22"/>
          <w:szCs w:val="22"/>
        </w:rPr>
        <w:t xml:space="preserve"> </w:t>
      </w:r>
    </w:p>
    <w:p w14:paraId="50C3F2E0" w14:textId="77777777" w:rsidR="00E27F66" w:rsidRDefault="00E27F66" w:rsidP="00E27F66">
      <w:pPr>
        <w:pStyle w:val="Heading2"/>
      </w:pPr>
      <w:r w:rsidRPr="00B517E1">
        <w:rPr>
          <w:color w:val="FF0000"/>
        </w:rPr>
        <w:t>Tab 4</w:t>
      </w:r>
      <w:r>
        <w:t>: Differentiation &amp;</w:t>
      </w:r>
      <w:r w:rsidRPr="00761F92">
        <w:t xml:space="preserve"> </w:t>
      </w:r>
      <w:r w:rsidRPr="00D438F2">
        <w:t>Extending the Learning</w:t>
      </w:r>
      <w:r>
        <w:t xml:space="preserve"> </w:t>
      </w:r>
    </w:p>
    <w:p w14:paraId="08495CEF" w14:textId="77777777" w:rsidR="00E27F66" w:rsidRDefault="00E27F66" w:rsidP="00E27F66">
      <w:pPr>
        <w:pStyle w:val="Heading3"/>
        <w:rPr>
          <w:color w:val="FF0000"/>
        </w:rPr>
      </w:pPr>
      <w:r>
        <w:t xml:space="preserve">Differentiation </w:t>
      </w:r>
      <w:r>
        <w:rPr>
          <w:color w:val="FF0000"/>
        </w:rPr>
        <w:t>(Accordion)</w:t>
      </w:r>
    </w:p>
    <w:p w14:paraId="77B863D1" w14:textId="77777777" w:rsidR="0046592B" w:rsidRDefault="0046592B" w:rsidP="0046592B">
      <w:pPr>
        <w:pStyle w:val="ListParagraph"/>
        <w:numPr>
          <w:ilvl w:val="0"/>
          <w:numId w:val="34"/>
        </w:numPr>
        <w:ind w:left="360"/>
      </w:pPr>
      <w:r>
        <w:t>Allow students to pair up with a partner or group before sharing thoughts about how walking or riding a bike would reduce emissions.</w:t>
      </w:r>
    </w:p>
    <w:p w14:paraId="017F0356" w14:textId="68EF72F0" w:rsidR="00E27F66" w:rsidRDefault="00A205B2" w:rsidP="0046592B">
      <w:pPr>
        <w:pStyle w:val="ListParagraph"/>
        <w:numPr>
          <w:ilvl w:val="0"/>
          <w:numId w:val="34"/>
        </w:numPr>
        <w:ind w:left="360"/>
      </w:pPr>
      <w:r>
        <w:t>Strategically form groups for the activity.</w:t>
      </w:r>
      <w:r w:rsidR="0046592B">
        <w:t xml:space="preserve"> </w:t>
      </w:r>
    </w:p>
    <w:p w14:paraId="4519618A" w14:textId="30DCEF4F" w:rsidR="00956510" w:rsidRDefault="00956510" w:rsidP="001C4065">
      <w:pPr>
        <w:pStyle w:val="ListParagraph"/>
        <w:numPr>
          <w:ilvl w:val="0"/>
          <w:numId w:val="34"/>
        </w:numPr>
        <w:ind w:left="360"/>
      </w:pPr>
      <w:r>
        <w:t>Have sentence stems to aid in conversation at each of the stations around the room.</w:t>
      </w:r>
    </w:p>
    <w:p w14:paraId="00AFAACD" w14:textId="77777777" w:rsidR="00E27F66" w:rsidRDefault="00E27F66" w:rsidP="00E27F66">
      <w:pPr>
        <w:pStyle w:val="Heading3"/>
      </w:pPr>
      <w:r>
        <w:t xml:space="preserve">Modifications </w:t>
      </w:r>
      <w:r>
        <w:rPr>
          <w:color w:val="FF0000"/>
        </w:rPr>
        <w:t>(Accordion)</w:t>
      </w:r>
    </w:p>
    <w:p w14:paraId="6E38228F" w14:textId="4B186F45" w:rsidR="00E27F66" w:rsidRPr="00453739" w:rsidRDefault="00453739" w:rsidP="00453739">
      <w:pPr>
        <w:pStyle w:val="Heading3"/>
        <w:rPr>
          <w:rFonts w:eastAsia="Times New Roman"/>
          <w:b w:val="0"/>
          <w:bCs w:val="0"/>
          <w:sz w:val="22"/>
          <w:szCs w:val="22"/>
        </w:rPr>
      </w:pPr>
      <w:r w:rsidRPr="00292802">
        <w:rPr>
          <w:rFonts w:eastAsia="Times New Roman"/>
          <w:b w:val="0"/>
          <w:bCs w:val="0"/>
          <w:sz w:val="22"/>
          <w:szCs w:val="22"/>
        </w:rPr>
        <w:t xml:space="preserve">After you complete all six questions in the Think-Pair-Share, invite students to think of their own questions for the class. </w:t>
      </w:r>
    </w:p>
    <w:p w14:paraId="7A92B41A" w14:textId="431C74C9" w:rsidR="00E27F66" w:rsidRDefault="00E27F66" w:rsidP="00E27F66">
      <w:pPr>
        <w:pStyle w:val="Heading3"/>
        <w:rPr>
          <w:color w:val="FF0000"/>
        </w:rPr>
      </w:pPr>
      <w:r w:rsidRPr="00D438F2">
        <w:t>Extending the Learning</w:t>
      </w:r>
      <w:r>
        <w:t xml:space="preserve"> </w:t>
      </w:r>
      <w:r>
        <w:rPr>
          <w:color w:val="FF0000"/>
        </w:rPr>
        <w:t>(Accordion)</w:t>
      </w:r>
    </w:p>
    <w:p w14:paraId="35B9113F" w14:textId="51BE604B" w:rsidR="007816A4" w:rsidRPr="007816A4" w:rsidRDefault="007816A4" w:rsidP="001C4065">
      <w:r>
        <w:t xml:space="preserve">Have students to share these strategies with their families, and encourage them to make changes at home. </w:t>
      </w:r>
    </w:p>
    <w:p w14:paraId="69144D8B" w14:textId="77777777" w:rsidR="00E27F66" w:rsidRDefault="00E27F66" w:rsidP="00E27F66"/>
    <w:p w14:paraId="4AEFB053" w14:textId="77777777" w:rsidR="00E27F66" w:rsidRPr="00D438F2" w:rsidRDefault="00E27F66" w:rsidP="00E27F66">
      <w:pPr>
        <w:pStyle w:val="standard"/>
        <w:ind w:firstLine="0"/>
        <w:rPr>
          <w:rFonts w:cs="Arial"/>
          <w:szCs w:val="22"/>
        </w:rPr>
      </w:pPr>
    </w:p>
    <w:p w14:paraId="1DC7D091" w14:textId="77777777" w:rsidR="00EA4C4B" w:rsidRPr="00D438F2" w:rsidRDefault="00EA4C4B" w:rsidP="00EA4C4B">
      <w:pPr>
        <w:pStyle w:val="standard"/>
        <w:ind w:firstLine="0"/>
        <w:rPr>
          <w:rFonts w:cs="Arial"/>
          <w:szCs w:val="22"/>
        </w:rPr>
      </w:pPr>
    </w:p>
    <w:sectPr w:rsidR="00EA4C4B" w:rsidRPr="00D438F2" w:rsidSect="00960864">
      <w:footerReference w:type="default" r:id="rId10"/>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32C97" w14:textId="77777777" w:rsidR="002E4E96" w:rsidRDefault="002E4E96" w:rsidP="00EC7FB3">
      <w:r>
        <w:separator/>
      </w:r>
    </w:p>
  </w:endnote>
  <w:endnote w:type="continuationSeparator" w:id="0">
    <w:p w14:paraId="3BAFF083" w14:textId="77777777" w:rsidR="002E4E96" w:rsidRDefault="002E4E96"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1002AFF" w:usb1="C000ACF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51CE9" w14:textId="77777777" w:rsidR="00453739" w:rsidRPr="006B6225" w:rsidRDefault="00453739" w:rsidP="008E14A0">
    <w:pPr>
      <w:pStyle w:val="Footer"/>
      <w:jc w:val="right"/>
      <w:rPr>
        <w:i/>
        <w:color w:val="000000" w:themeColor="text1"/>
        <w:sz w:val="16"/>
        <w:szCs w:val="16"/>
      </w:rPr>
    </w:pPr>
    <w:r>
      <w:rPr>
        <w:i/>
        <w:color w:val="000000" w:themeColor="text1"/>
        <w:sz w:val="16"/>
        <w:szCs w:val="16"/>
      </w:rPr>
      <w:t xml:space="preserve">Human Energy Systems </w:t>
    </w:r>
    <w:r w:rsidRPr="006B6225">
      <w:rPr>
        <w:i/>
        <w:color w:val="000000" w:themeColor="text1"/>
        <w:sz w:val="16"/>
        <w:szCs w:val="16"/>
      </w:rPr>
      <w:t xml:space="preserve">Unit, </w:t>
    </w:r>
    <w:r>
      <w:rPr>
        <w:i/>
        <w:color w:val="000000" w:themeColor="text1"/>
        <w:sz w:val="16"/>
        <w:szCs w:val="16"/>
      </w:rPr>
      <w:t>Lesson 5</w:t>
    </w:r>
  </w:p>
  <w:p w14:paraId="5ED2E70B" w14:textId="77777777" w:rsidR="00453739" w:rsidRPr="008E14A0" w:rsidRDefault="00453739" w:rsidP="008E14A0">
    <w:pPr>
      <w:pStyle w:val="Footer"/>
      <w:jc w:val="right"/>
      <w:rPr>
        <w:color w:val="000000" w:themeColor="text1"/>
        <w:sz w:val="16"/>
        <w:szCs w:val="16"/>
      </w:rPr>
    </w:pP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Pr>
        <w:noProof/>
        <w:color w:val="000000" w:themeColor="text1"/>
        <w:sz w:val="16"/>
        <w:szCs w:val="16"/>
      </w:rPr>
      <w:t>11</w:t>
    </w:r>
    <w:r w:rsidRPr="006B6225">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1435D" w14:textId="5548F01A" w:rsidR="006B52CD" w:rsidRPr="00E27F66" w:rsidRDefault="00E27F66" w:rsidP="00960864">
    <w:pPr>
      <w:pStyle w:val="Footer"/>
      <w:spacing w:after="0"/>
      <w:jc w:val="right"/>
      <w:rPr>
        <w:i/>
        <w:color w:val="000000" w:themeColor="text1"/>
        <w:sz w:val="16"/>
        <w:szCs w:val="16"/>
      </w:rPr>
    </w:pPr>
    <w:r w:rsidRPr="00E27F66">
      <w:rPr>
        <w:i/>
        <w:color w:val="000000" w:themeColor="text1"/>
        <w:sz w:val="16"/>
        <w:szCs w:val="16"/>
      </w:rPr>
      <w:t xml:space="preserve">Human Energy Systems </w:t>
    </w:r>
    <w:r w:rsidR="006B52CD" w:rsidRPr="00E27F66">
      <w:rPr>
        <w:i/>
        <w:color w:val="000000" w:themeColor="text1"/>
        <w:sz w:val="16"/>
        <w:szCs w:val="16"/>
      </w:rPr>
      <w:t xml:space="preserve">Unit, </w:t>
    </w:r>
    <w:r w:rsidRPr="00E27F66">
      <w:rPr>
        <w:i/>
        <w:color w:val="000000" w:themeColor="text1"/>
        <w:sz w:val="16"/>
        <w:szCs w:val="16"/>
      </w:rPr>
      <w:t>Lesson 5</w:t>
    </w:r>
  </w:p>
  <w:p w14:paraId="0D421277" w14:textId="77777777" w:rsidR="006B52CD" w:rsidRPr="00E27F66" w:rsidRDefault="006B52CD" w:rsidP="00960864">
    <w:pPr>
      <w:pStyle w:val="Footer"/>
      <w:spacing w:after="0"/>
      <w:jc w:val="right"/>
      <w:rPr>
        <w:color w:val="000000" w:themeColor="text1"/>
        <w:sz w:val="16"/>
        <w:szCs w:val="16"/>
      </w:rPr>
    </w:pPr>
    <w:r w:rsidRPr="00E27F66">
      <w:rPr>
        <w:color w:val="000000" w:themeColor="text1"/>
        <w:sz w:val="16"/>
        <w:szCs w:val="16"/>
      </w:rPr>
      <w:fldChar w:fldCharType="begin"/>
    </w:r>
    <w:r w:rsidRPr="00E27F66">
      <w:rPr>
        <w:color w:val="000000" w:themeColor="text1"/>
        <w:sz w:val="16"/>
        <w:szCs w:val="16"/>
      </w:rPr>
      <w:instrText xml:space="preserve"> PAGE  \* MERGEFORMAT </w:instrText>
    </w:r>
    <w:r w:rsidRPr="00E27F66">
      <w:rPr>
        <w:color w:val="000000" w:themeColor="text1"/>
        <w:sz w:val="16"/>
        <w:szCs w:val="16"/>
      </w:rPr>
      <w:fldChar w:fldCharType="separate"/>
    </w:r>
    <w:r w:rsidR="00B517E1" w:rsidRPr="00E27F66">
      <w:rPr>
        <w:noProof/>
        <w:color w:val="000000" w:themeColor="text1"/>
        <w:sz w:val="16"/>
        <w:szCs w:val="16"/>
      </w:rPr>
      <w:t>5</w:t>
    </w:r>
    <w:r w:rsidRPr="00E27F66">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4BF48" w14:textId="77777777" w:rsidR="002E4E96" w:rsidRDefault="002E4E96" w:rsidP="00EC7FB3">
      <w:r>
        <w:separator/>
      </w:r>
    </w:p>
  </w:footnote>
  <w:footnote w:type="continuationSeparator" w:id="0">
    <w:p w14:paraId="3FC8A409" w14:textId="77777777" w:rsidR="002E4E96" w:rsidRDefault="002E4E96"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22B83"/>
    <w:multiLevelType w:val="hybridMultilevel"/>
    <w:tmpl w:val="9000B746"/>
    <w:lvl w:ilvl="0" w:tplc="0CFEDA9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99366C"/>
    <w:multiLevelType w:val="hybridMultilevel"/>
    <w:tmpl w:val="1F60E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14375E"/>
    <w:multiLevelType w:val="hybridMultilevel"/>
    <w:tmpl w:val="9F90EBEA"/>
    <w:lvl w:ilvl="0" w:tplc="07243C7C">
      <w:start w:val="1"/>
      <w:numFmt w:val="bullet"/>
      <w:lvlText w:val=""/>
      <w:lvlJc w:val="left"/>
      <w:pPr>
        <w:ind w:left="360" w:hanging="360"/>
      </w:pPr>
      <w:rPr>
        <w:rFonts w:ascii="Symbol" w:hAnsi="Symbol" w:hint="default"/>
        <w:color w:val="000000" w:themeColor="text1"/>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AA140E"/>
    <w:multiLevelType w:val="hybridMultilevel"/>
    <w:tmpl w:val="09DE0E80"/>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1C174EDD"/>
    <w:multiLevelType w:val="hybridMultilevel"/>
    <w:tmpl w:val="86420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6653C"/>
    <w:multiLevelType w:val="hybridMultilevel"/>
    <w:tmpl w:val="DBC805C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226D66E3"/>
    <w:multiLevelType w:val="hybridMultilevel"/>
    <w:tmpl w:val="A1F6C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623427"/>
    <w:multiLevelType w:val="hybridMultilevel"/>
    <w:tmpl w:val="E2A091B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26636BAF"/>
    <w:multiLevelType w:val="hybridMultilevel"/>
    <w:tmpl w:val="E612D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6B18D3"/>
    <w:multiLevelType w:val="hybridMultilevel"/>
    <w:tmpl w:val="C8D4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4841F5"/>
    <w:multiLevelType w:val="hybridMultilevel"/>
    <w:tmpl w:val="CEF0763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2ECC74DD"/>
    <w:multiLevelType w:val="hybridMultilevel"/>
    <w:tmpl w:val="2CB44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B4208"/>
    <w:multiLevelType w:val="hybridMultilevel"/>
    <w:tmpl w:val="CCD45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A2238"/>
    <w:multiLevelType w:val="hybridMultilevel"/>
    <w:tmpl w:val="F2FAE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807C47"/>
    <w:multiLevelType w:val="hybridMultilevel"/>
    <w:tmpl w:val="1E62F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5374C"/>
    <w:multiLevelType w:val="hybridMultilevel"/>
    <w:tmpl w:val="BF8A85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257E77"/>
    <w:multiLevelType w:val="hybridMultilevel"/>
    <w:tmpl w:val="CC1E1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590837"/>
    <w:multiLevelType w:val="hybridMultilevel"/>
    <w:tmpl w:val="CEF0763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455346EE"/>
    <w:multiLevelType w:val="hybridMultilevel"/>
    <w:tmpl w:val="97F29EE0"/>
    <w:lvl w:ilvl="0" w:tplc="A740DD2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BD139F"/>
    <w:multiLevelType w:val="hybridMultilevel"/>
    <w:tmpl w:val="A4A03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CF08CB"/>
    <w:multiLevelType w:val="hybridMultilevel"/>
    <w:tmpl w:val="760ACD6C"/>
    <w:lvl w:ilvl="0" w:tplc="0409000F">
      <w:start w:val="5"/>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8C2813"/>
    <w:multiLevelType w:val="hybridMultilevel"/>
    <w:tmpl w:val="382EB77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3" w15:restartNumberingAfterBreak="0">
    <w:nsid w:val="4CD85298"/>
    <w:multiLevelType w:val="hybridMultilevel"/>
    <w:tmpl w:val="E898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E03740"/>
    <w:multiLevelType w:val="hybridMultilevel"/>
    <w:tmpl w:val="11FEA06C"/>
    <w:lvl w:ilvl="0" w:tplc="1BE2009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5" w15:restartNumberingAfterBreak="0">
    <w:nsid w:val="56984BF0"/>
    <w:multiLevelType w:val="hybridMultilevel"/>
    <w:tmpl w:val="F5125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EB03C4"/>
    <w:multiLevelType w:val="hybridMultilevel"/>
    <w:tmpl w:val="4C02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8D3367"/>
    <w:multiLevelType w:val="hybridMultilevel"/>
    <w:tmpl w:val="50125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4E6E13"/>
    <w:multiLevelType w:val="hybridMultilevel"/>
    <w:tmpl w:val="164CD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5A702F"/>
    <w:multiLevelType w:val="hybridMultilevel"/>
    <w:tmpl w:val="35EC0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C81802"/>
    <w:multiLevelType w:val="hybridMultilevel"/>
    <w:tmpl w:val="5CBAD04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1" w15:restartNumberingAfterBreak="0">
    <w:nsid w:val="67C95352"/>
    <w:multiLevelType w:val="hybridMultilevel"/>
    <w:tmpl w:val="B48ACA00"/>
    <w:lvl w:ilvl="0" w:tplc="D5F0DFF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97459F9"/>
    <w:multiLevelType w:val="hybridMultilevel"/>
    <w:tmpl w:val="E506A580"/>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3" w15:restartNumberingAfterBreak="0">
    <w:nsid w:val="70B35490"/>
    <w:multiLevelType w:val="hybridMultilevel"/>
    <w:tmpl w:val="BF328F5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71FD589B"/>
    <w:multiLevelType w:val="hybridMultilevel"/>
    <w:tmpl w:val="D8EC7C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72E636D6"/>
    <w:multiLevelType w:val="hybridMultilevel"/>
    <w:tmpl w:val="DCAEA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A40CB9"/>
    <w:multiLevelType w:val="hybridMultilevel"/>
    <w:tmpl w:val="A8F65DC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8"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EB544BD"/>
    <w:multiLevelType w:val="hybridMultilevel"/>
    <w:tmpl w:val="B374E6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8"/>
  </w:num>
  <w:num w:numId="2">
    <w:abstractNumId w:val="13"/>
  </w:num>
  <w:num w:numId="3">
    <w:abstractNumId w:val="16"/>
  </w:num>
  <w:num w:numId="4">
    <w:abstractNumId w:val="12"/>
  </w:num>
  <w:num w:numId="5">
    <w:abstractNumId w:val="0"/>
  </w:num>
  <w:num w:numId="6">
    <w:abstractNumId w:val="8"/>
  </w:num>
  <w:num w:numId="7">
    <w:abstractNumId w:val="10"/>
  </w:num>
  <w:num w:numId="8">
    <w:abstractNumId w:val="33"/>
  </w:num>
  <w:num w:numId="9">
    <w:abstractNumId w:val="7"/>
  </w:num>
  <w:num w:numId="10">
    <w:abstractNumId w:val="5"/>
  </w:num>
  <w:num w:numId="11">
    <w:abstractNumId w:val="9"/>
  </w:num>
  <w:num w:numId="12">
    <w:abstractNumId w:val="28"/>
  </w:num>
  <w:num w:numId="13">
    <w:abstractNumId w:val="24"/>
  </w:num>
  <w:num w:numId="14">
    <w:abstractNumId w:val="17"/>
  </w:num>
  <w:num w:numId="15">
    <w:abstractNumId w:val="15"/>
  </w:num>
  <w:num w:numId="16">
    <w:abstractNumId w:val="34"/>
  </w:num>
  <w:num w:numId="17">
    <w:abstractNumId w:val="27"/>
  </w:num>
  <w:num w:numId="18">
    <w:abstractNumId w:val="1"/>
  </w:num>
  <w:num w:numId="19">
    <w:abstractNumId w:val="3"/>
  </w:num>
  <w:num w:numId="20">
    <w:abstractNumId w:val="35"/>
  </w:num>
  <w:num w:numId="21">
    <w:abstractNumId w:val="25"/>
  </w:num>
  <w:num w:numId="22">
    <w:abstractNumId w:val="6"/>
  </w:num>
  <w:num w:numId="23">
    <w:abstractNumId w:val="21"/>
  </w:num>
  <w:num w:numId="24">
    <w:abstractNumId w:val="22"/>
  </w:num>
  <w:num w:numId="25">
    <w:abstractNumId w:val="26"/>
  </w:num>
  <w:num w:numId="26">
    <w:abstractNumId w:val="18"/>
  </w:num>
  <w:num w:numId="27">
    <w:abstractNumId w:val="30"/>
  </w:num>
  <w:num w:numId="28">
    <w:abstractNumId w:val="39"/>
  </w:num>
  <w:num w:numId="29">
    <w:abstractNumId w:val="37"/>
  </w:num>
  <w:num w:numId="30">
    <w:abstractNumId w:val="32"/>
  </w:num>
  <w:num w:numId="31">
    <w:abstractNumId w:val="4"/>
  </w:num>
  <w:num w:numId="32">
    <w:abstractNumId w:val="11"/>
  </w:num>
  <w:num w:numId="33">
    <w:abstractNumId w:val="14"/>
  </w:num>
  <w:num w:numId="34">
    <w:abstractNumId w:val="29"/>
  </w:num>
  <w:num w:numId="35">
    <w:abstractNumId w:val="20"/>
  </w:num>
  <w:num w:numId="36">
    <w:abstractNumId w:val="19"/>
  </w:num>
  <w:num w:numId="37">
    <w:abstractNumId w:val="31"/>
  </w:num>
  <w:num w:numId="38">
    <w:abstractNumId w:val="23"/>
  </w:num>
  <w:num w:numId="39">
    <w:abstractNumId w:val="36"/>
  </w:num>
  <w:num w:numId="40">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45B"/>
    <w:rsid w:val="000057CC"/>
    <w:rsid w:val="00007305"/>
    <w:rsid w:val="00013AAC"/>
    <w:rsid w:val="00016EEC"/>
    <w:rsid w:val="00020D71"/>
    <w:rsid w:val="000237BB"/>
    <w:rsid w:val="00023A0A"/>
    <w:rsid w:val="000244D2"/>
    <w:rsid w:val="00026C39"/>
    <w:rsid w:val="0003246B"/>
    <w:rsid w:val="000338A2"/>
    <w:rsid w:val="0004052D"/>
    <w:rsid w:val="00042D5E"/>
    <w:rsid w:val="00045EB8"/>
    <w:rsid w:val="0005288F"/>
    <w:rsid w:val="00061BEB"/>
    <w:rsid w:val="000653D9"/>
    <w:rsid w:val="00070C9C"/>
    <w:rsid w:val="00073966"/>
    <w:rsid w:val="00075153"/>
    <w:rsid w:val="000802CA"/>
    <w:rsid w:val="00082F52"/>
    <w:rsid w:val="00084105"/>
    <w:rsid w:val="00095D6B"/>
    <w:rsid w:val="00096A7A"/>
    <w:rsid w:val="000A5237"/>
    <w:rsid w:val="000A607C"/>
    <w:rsid w:val="000A661E"/>
    <w:rsid w:val="000A6CB3"/>
    <w:rsid w:val="000B4D4C"/>
    <w:rsid w:val="000B5716"/>
    <w:rsid w:val="000C12AC"/>
    <w:rsid w:val="000C24CA"/>
    <w:rsid w:val="000C495D"/>
    <w:rsid w:val="000D04EE"/>
    <w:rsid w:val="000E087D"/>
    <w:rsid w:val="000E2453"/>
    <w:rsid w:val="000E3042"/>
    <w:rsid w:val="000E3582"/>
    <w:rsid w:val="000E5EE0"/>
    <w:rsid w:val="000E60EA"/>
    <w:rsid w:val="000F216D"/>
    <w:rsid w:val="001017EB"/>
    <w:rsid w:val="0010683C"/>
    <w:rsid w:val="00106BEE"/>
    <w:rsid w:val="00106D59"/>
    <w:rsid w:val="001133AF"/>
    <w:rsid w:val="001204B4"/>
    <w:rsid w:val="00127627"/>
    <w:rsid w:val="00127AD7"/>
    <w:rsid w:val="00131185"/>
    <w:rsid w:val="001314E9"/>
    <w:rsid w:val="001320DA"/>
    <w:rsid w:val="00132CA1"/>
    <w:rsid w:val="00134258"/>
    <w:rsid w:val="00142814"/>
    <w:rsid w:val="001435CE"/>
    <w:rsid w:val="00143CC3"/>
    <w:rsid w:val="00144BB5"/>
    <w:rsid w:val="001464F2"/>
    <w:rsid w:val="00151536"/>
    <w:rsid w:val="00152D64"/>
    <w:rsid w:val="00154BC7"/>
    <w:rsid w:val="00155485"/>
    <w:rsid w:val="00165BB6"/>
    <w:rsid w:val="00167605"/>
    <w:rsid w:val="00167A4D"/>
    <w:rsid w:val="001711A7"/>
    <w:rsid w:val="00173561"/>
    <w:rsid w:val="00174185"/>
    <w:rsid w:val="00175538"/>
    <w:rsid w:val="001771DF"/>
    <w:rsid w:val="001778D3"/>
    <w:rsid w:val="00192BA4"/>
    <w:rsid w:val="00194168"/>
    <w:rsid w:val="00195C73"/>
    <w:rsid w:val="0019632E"/>
    <w:rsid w:val="00197255"/>
    <w:rsid w:val="00197D39"/>
    <w:rsid w:val="001A0867"/>
    <w:rsid w:val="001A1868"/>
    <w:rsid w:val="001A23A4"/>
    <w:rsid w:val="001A482C"/>
    <w:rsid w:val="001A5987"/>
    <w:rsid w:val="001A7F00"/>
    <w:rsid w:val="001B0218"/>
    <w:rsid w:val="001B0B38"/>
    <w:rsid w:val="001B223F"/>
    <w:rsid w:val="001B2CDA"/>
    <w:rsid w:val="001B385A"/>
    <w:rsid w:val="001C10ED"/>
    <w:rsid w:val="001C3CA2"/>
    <w:rsid w:val="001C4065"/>
    <w:rsid w:val="001C488D"/>
    <w:rsid w:val="001C5542"/>
    <w:rsid w:val="001C56BF"/>
    <w:rsid w:val="001D3CF9"/>
    <w:rsid w:val="001D3D66"/>
    <w:rsid w:val="001E409A"/>
    <w:rsid w:val="001E48D3"/>
    <w:rsid w:val="001E5E84"/>
    <w:rsid w:val="00207525"/>
    <w:rsid w:val="002107F5"/>
    <w:rsid w:val="00211E59"/>
    <w:rsid w:val="00215C2C"/>
    <w:rsid w:val="00224E86"/>
    <w:rsid w:val="00225883"/>
    <w:rsid w:val="0023375E"/>
    <w:rsid w:val="002359C7"/>
    <w:rsid w:val="00237D69"/>
    <w:rsid w:val="00241075"/>
    <w:rsid w:val="00241B96"/>
    <w:rsid w:val="00245075"/>
    <w:rsid w:val="0025191A"/>
    <w:rsid w:val="00251CA2"/>
    <w:rsid w:val="0026079B"/>
    <w:rsid w:val="00261854"/>
    <w:rsid w:val="002626F2"/>
    <w:rsid w:val="002665D1"/>
    <w:rsid w:val="00266AAD"/>
    <w:rsid w:val="00273D73"/>
    <w:rsid w:val="00273FB3"/>
    <w:rsid w:val="002749BF"/>
    <w:rsid w:val="00275484"/>
    <w:rsid w:val="00286747"/>
    <w:rsid w:val="002869BF"/>
    <w:rsid w:val="00287BF5"/>
    <w:rsid w:val="00290C2D"/>
    <w:rsid w:val="002910E2"/>
    <w:rsid w:val="00291BA8"/>
    <w:rsid w:val="002922CA"/>
    <w:rsid w:val="002A2740"/>
    <w:rsid w:val="002A2E95"/>
    <w:rsid w:val="002A454F"/>
    <w:rsid w:val="002A4687"/>
    <w:rsid w:val="002B0201"/>
    <w:rsid w:val="002B21CE"/>
    <w:rsid w:val="002B29CC"/>
    <w:rsid w:val="002B2E43"/>
    <w:rsid w:val="002B492E"/>
    <w:rsid w:val="002B4966"/>
    <w:rsid w:val="002B5F20"/>
    <w:rsid w:val="002B6751"/>
    <w:rsid w:val="002C3494"/>
    <w:rsid w:val="002C43C3"/>
    <w:rsid w:val="002D2B28"/>
    <w:rsid w:val="002D4BDB"/>
    <w:rsid w:val="002D6750"/>
    <w:rsid w:val="002D7AB0"/>
    <w:rsid w:val="002E2AD1"/>
    <w:rsid w:val="002E2E64"/>
    <w:rsid w:val="002E4E96"/>
    <w:rsid w:val="002E5AD4"/>
    <w:rsid w:val="002E77AF"/>
    <w:rsid w:val="002F160C"/>
    <w:rsid w:val="002F2096"/>
    <w:rsid w:val="002F2309"/>
    <w:rsid w:val="002F23F3"/>
    <w:rsid w:val="002F2E89"/>
    <w:rsid w:val="002F3E45"/>
    <w:rsid w:val="002F5D0A"/>
    <w:rsid w:val="002F6219"/>
    <w:rsid w:val="002F7F27"/>
    <w:rsid w:val="0030569C"/>
    <w:rsid w:val="003066A9"/>
    <w:rsid w:val="003067A9"/>
    <w:rsid w:val="0031231C"/>
    <w:rsid w:val="0031660E"/>
    <w:rsid w:val="0032655E"/>
    <w:rsid w:val="00327694"/>
    <w:rsid w:val="00334D0B"/>
    <w:rsid w:val="00337F2A"/>
    <w:rsid w:val="00340706"/>
    <w:rsid w:val="00341F86"/>
    <w:rsid w:val="003449DA"/>
    <w:rsid w:val="00346CF5"/>
    <w:rsid w:val="003504CE"/>
    <w:rsid w:val="00351F53"/>
    <w:rsid w:val="003526B3"/>
    <w:rsid w:val="00352F6C"/>
    <w:rsid w:val="0035353E"/>
    <w:rsid w:val="003546D9"/>
    <w:rsid w:val="00361C72"/>
    <w:rsid w:val="00362ADC"/>
    <w:rsid w:val="003655BE"/>
    <w:rsid w:val="003675D2"/>
    <w:rsid w:val="00375406"/>
    <w:rsid w:val="0037672C"/>
    <w:rsid w:val="00380E0D"/>
    <w:rsid w:val="00381391"/>
    <w:rsid w:val="00384162"/>
    <w:rsid w:val="0038424F"/>
    <w:rsid w:val="003878E6"/>
    <w:rsid w:val="0039538D"/>
    <w:rsid w:val="00395498"/>
    <w:rsid w:val="00397B04"/>
    <w:rsid w:val="003A0F2D"/>
    <w:rsid w:val="003A4A4E"/>
    <w:rsid w:val="003A699D"/>
    <w:rsid w:val="003A7F59"/>
    <w:rsid w:val="003B226C"/>
    <w:rsid w:val="003B3A3C"/>
    <w:rsid w:val="003C1C6E"/>
    <w:rsid w:val="003C3289"/>
    <w:rsid w:val="003D1E8D"/>
    <w:rsid w:val="003D393E"/>
    <w:rsid w:val="003D431D"/>
    <w:rsid w:val="003D4549"/>
    <w:rsid w:val="003D4C15"/>
    <w:rsid w:val="003D7E04"/>
    <w:rsid w:val="003E0557"/>
    <w:rsid w:val="003E0743"/>
    <w:rsid w:val="003E0FF7"/>
    <w:rsid w:val="003E50AF"/>
    <w:rsid w:val="003E7193"/>
    <w:rsid w:val="003F09D7"/>
    <w:rsid w:val="003F22FE"/>
    <w:rsid w:val="003F7311"/>
    <w:rsid w:val="00405E09"/>
    <w:rsid w:val="00407C93"/>
    <w:rsid w:val="00412A43"/>
    <w:rsid w:val="00415C74"/>
    <w:rsid w:val="00417266"/>
    <w:rsid w:val="004231D7"/>
    <w:rsid w:val="004232B0"/>
    <w:rsid w:val="00426B20"/>
    <w:rsid w:val="00426F4F"/>
    <w:rsid w:val="0042738E"/>
    <w:rsid w:val="00443EBB"/>
    <w:rsid w:val="00450FA0"/>
    <w:rsid w:val="004518D4"/>
    <w:rsid w:val="00453739"/>
    <w:rsid w:val="00460919"/>
    <w:rsid w:val="00463313"/>
    <w:rsid w:val="0046592B"/>
    <w:rsid w:val="004662AB"/>
    <w:rsid w:val="0047012A"/>
    <w:rsid w:val="00470C82"/>
    <w:rsid w:val="00470F12"/>
    <w:rsid w:val="0047286F"/>
    <w:rsid w:val="00476A15"/>
    <w:rsid w:val="004830F9"/>
    <w:rsid w:val="00485D4E"/>
    <w:rsid w:val="004925FC"/>
    <w:rsid w:val="00495DE6"/>
    <w:rsid w:val="004965AA"/>
    <w:rsid w:val="004979CB"/>
    <w:rsid w:val="004A7D3C"/>
    <w:rsid w:val="004B09B6"/>
    <w:rsid w:val="004C14AD"/>
    <w:rsid w:val="004C424E"/>
    <w:rsid w:val="004C796F"/>
    <w:rsid w:val="004C7BBB"/>
    <w:rsid w:val="004D0C56"/>
    <w:rsid w:val="004D11A9"/>
    <w:rsid w:val="004D24F0"/>
    <w:rsid w:val="004D6880"/>
    <w:rsid w:val="004E164A"/>
    <w:rsid w:val="004E35CF"/>
    <w:rsid w:val="004E3B0C"/>
    <w:rsid w:val="004E5F50"/>
    <w:rsid w:val="004E625C"/>
    <w:rsid w:val="004E63F3"/>
    <w:rsid w:val="004E6A52"/>
    <w:rsid w:val="004F1A1E"/>
    <w:rsid w:val="004F27CB"/>
    <w:rsid w:val="004F3CA3"/>
    <w:rsid w:val="004F4F38"/>
    <w:rsid w:val="004F75BF"/>
    <w:rsid w:val="004F77B6"/>
    <w:rsid w:val="00500DB2"/>
    <w:rsid w:val="005013CF"/>
    <w:rsid w:val="0050346B"/>
    <w:rsid w:val="00503E8D"/>
    <w:rsid w:val="005047D0"/>
    <w:rsid w:val="0050514F"/>
    <w:rsid w:val="0050530E"/>
    <w:rsid w:val="00511619"/>
    <w:rsid w:val="005124EC"/>
    <w:rsid w:val="00514858"/>
    <w:rsid w:val="0051785B"/>
    <w:rsid w:val="00522F06"/>
    <w:rsid w:val="00531775"/>
    <w:rsid w:val="00534867"/>
    <w:rsid w:val="00535275"/>
    <w:rsid w:val="0053784A"/>
    <w:rsid w:val="005435CC"/>
    <w:rsid w:val="00551D4F"/>
    <w:rsid w:val="00552D89"/>
    <w:rsid w:val="00553FEE"/>
    <w:rsid w:val="005545E5"/>
    <w:rsid w:val="00554CEC"/>
    <w:rsid w:val="00554DE6"/>
    <w:rsid w:val="0055612D"/>
    <w:rsid w:val="005570B7"/>
    <w:rsid w:val="005578DE"/>
    <w:rsid w:val="00557A0D"/>
    <w:rsid w:val="00560271"/>
    <w:rsid w:val="00561208"/>
    <w:rsid w:val="005624EB"/>
    <w:rsid w:val="005677E2"/>
    <w:rsid w:val="00571639"/>
    <w:rsid w:val="0057351B"/>
    <w:rsid w:val="0057513E"/>
    <w:rsid w:val="0057549B"/>
    <w:rsid w:val="00575DBE"/>
    <w:rsid w:val="005768BE"/>
    <w:rsid w:val="005818CF"/>
    <w:rsid w:val="005863D3"/>
    <w:rsid w:val="005A3235"/>
    <w:rsid w:val="005A5187"/>
    <w:rsid w:val="005A5AD7"/>
    <w:rsid w:val="005A5F13"/>
    <w:rsid w:val="005B09B3"/>
    <w:rsid w:val="005B4A76"/>
    <w:rsid w:val="005B4BCA"/>
    <w:rsid w:val="005B5588"/>
    <w:rsid w:val="005C0EB8"/>
    <w:rsid w:val="005C2446"/>
    <w:rsid w:val="005C27B0"/>
    <w:rsid w:val="005C3DA1"/>
    <w:rsid w:val="005C60BA"/>
    <w:rsid w:val="005C7BC8"/>
    <w:rsid w:val="005D31FE"/>
    <w:rsid w:val="005D3987"/>
    <w:rsid w:val="005D663E"/>
    <w:rsid w:val="005E1918"/>
    <w:rsid w:val="005E7457"/>
    <w:rsid w:val="005F123F"/>
    <w:rsid w:val="005F55A8"/>
    <w:rsid w:val="005F7D1A"/>
    <w:rsid w:val="006016DF"/>
    <w:rsid w:val="0060215A"/>
    <w:rsid w:val="006023E1"/>
    <w:rsid w:val="00604909"/>
    <w:rsid w:val="00604ED0"/>
    <w:rsid w:val="00607AD6"/>
    <w:rsid w:val="0061030D"/>
    <w:rsid w:val="0061283A"/>
    <w:rsid w:val="006135FD"/>
    <w:rsid w:val="00613DBB"/>
    <w:rsid w:val="00614CD4"/>
    <w:rsid w:val="00616260"/>
    <w:rsid w:val="006176F4"/>
    <w:rsid w:val="006256B6"/>
    <w:rsid w:val="00634F25"/>
    <w:rsid w:val="00641CA2"/>
    <w:rsid w:val="00643D80"/>
    <w:rsid w:val="00646425"/>
    <w:rsid w:val="00647F71"/>
    <w:rsid w:val="00647FFA"/>
    <w:rsid w:val="00653CF1"/>
    <w:rsid w:val="00654F1F"/>
    <w:rsid w:val="0065680E"/>
    <w:rsid w:val="0066053B"/>
    <w:rsid w:val="006605D9"/>
    <w:rsid w:val="0066422F"/>
    <w:rsid w:val="00666921"/>
    <w:rsid w:val="00667B92"/>
    <w:rsid w:val="00672A32"/>
    <w:rsid w:val="00673868"/>
    <w:rsid w:val="0068033E"/>
    <w:rsid w:val="006831C4"/>
    <w:rsid w:val="00683913"/>
    <w:rsid w:val="0068494D"/>
    <w:rsid w:val="00691DA6"/>
    <w:rsid w:val="00697B3F"/>
    <w:rsid w:val="006A1274"/>
    <w:rsid w:val="006A35CF"/>
    <w:rsid w:val="006A3B6C"/>
    <w:rsid w:val="006A55FF"/>
    <w:rsid w:val="006B1A6E"/>
    <w:rsid w:val="006B4453"/>
    <w:rsid w:val="006B5237"/>
    <w:rsid w:val="006B52CD"/>
    <w:rsid w:val="006B682B"/>
    <w:rsid w:val="006C4A4D"/>
    <w:rsid w:val="006C57FD"/>
    <w:rsid w:val="006C6E18"/>
    <w:rsid w:val="006D14C6"/>
    <w:rsid w:val="006D3A88"/>
    <w:rsid w:val="006D5271"/>
    <w:rsid w:val="006E1305"/>
    <w:rsid w:val="006E212C"/>
    <w:rsid w:val="006E43D9"/>
    <w:rsid w:val="006E5B08"/>
    <w:rsid w:val="006E6D18"/>
    <w:rsid w:val="006F1AC1"/>
    <w:rsid w:val="00700BDF"/>
    <w:rsid w:val="00702B0E"/>
    <w:rsid w:val="00703CE0"/>
    <w:rsid w:val="00705291"/>
    <w:rsid w:val="007117B8"/>
    <w:rsid w:val="007132A7"/>
    <w:rsid w:val="00716A16"/>
    <w:rsid w:val="007218CC"/>
    <w:rsid w:val="00725143"/>
    <w:rsid w:val="0072574A"/>
    <w:rsid w:val="00731083"/>
    <w:rsid w:val="007313E0"/>
    <w:rsid w:val="007340AB"/>
    <w:rsid w:val="00742364"/>
    <w:rsid w:val="00744225"/>
    <w:rsid w:val="00745BFB"/>
    <w:rsid w:val="00751175"/>
    <w:rsid w:val="00752E38"/>
    <w:rsid w:val="00752E8C"/>
    <w:rsid w:val="00755C8C"/>
    <w:rsid w:val="0075608E"/>
    <w:rsid w:val="00756696"/>
    <w:rsid w:val="00760C65"/>
    <w:rsid w:val="00761F92"/>
    <w:rsid w:val="00763885"/>
    <w:rsid w:val="00763F56"/>
    <w:rsid w:val="00767643"/>
    <w:rsid w:val="00770141"/>
    <w:rsid w:val="00773BEC"/>
    <w:rsid w:val="007755F0"/>
    <w:rsid w:val="00777457"/>
    <w:rsid w:val="007816A4"/>
    <w:rsid w:val="00782FF7"/>
    <w:rsid w:val="007850EF"/>
    <w:rsid w:val="00791F1A"/>
    <w:rsid w:val="0079299D"/>
    <w:rsid w:val="00795414"/>
    <w:rsid w:val="007963A9"/>
    <w:rsid w:val="0079722D"/>
    <w:rsid w:val="00797A1B"/>
    <w:rsid w:val="007A21C2"/>
    <w:rsid w:val="007A3B68"/>
    <w:rsid w:val="007A5D4B"/>
    <w:rsid w:val="007C1D6B"/>
    <w:rsid w:val="007C2011"/>
    <w:rsid w:val="007C259C"/>
    <w:rsid w:val="007C67ED"/>
    <w:rsid w:val="007D3E84"/>
    <w:rsid w:val="007D4E51"/>
    <w:rsid w:val="007E052A"/>
    <w:rsid w:val="007E05A7"/>
    <w:rsid w:val="007E353C"/>
    <w:rsid w:val="007E4037"/>
    <w:rsid w:val="007E43B4"/>
    <w:rsid w:val="007F2E5D"/>
    <w:rsid w:val="007F4187"/>
    <w:rsid w:val="007F65AE"/>
    <w:rsid w:val="0080078F"/>
    <w:rsid w:val="00802D6E"/>
    <w:rsid w:val="00811C84"/>
    <w:rsid w:val="00812ED1"/>
    <w:rsid w:val="00821618"/>
    <w:rsid w:val="0082269B"/>
    <w:rsid w:val="00822A47"/>
    <w:rsid w:val="00823908"/>
    <w:rsid w:val="00827C8B"/>
    <w:rsid w:val="008312C1"/>
    <w:rsid w:val="00831596"/>
    <w:rsid w:val="00834673"/>
    <w:rsid w:val="008372FD"/>
    <w:rsid w:val="008379CA"/>
    <w:rsid w:val="008418B0"/>
    <w:rsid w:val="00844E75"/>
    <w:rsid w:val="00856A41"/>
    <w:rsid w:val="00860E77"/>
    <w:rsid w:val="008668A2"/>
    <w:rsid w:val="0087474F"/>
    <w:rsid w:val="00887830"/>
    <w:rsid w:val="00892407"/>
    <w:rsid w:val="00893F29"/>
    <w:rsid w:val="008A1275"/>
    <w:rsid w:val="008A1B50"/>
    <w:rsid w:val="008A1CCF"/>
    <w:rsid w:val="008B24F0"/>
    <w:rsid w:val="008B360D"/>
    <w:rsid w:val="008B437E"/>
    <w:rsid w:val="008B5C36"/>
    <w:rsid w:val="008B694A"/>
    <w:rsid w:val="008C080D"/>
    <w:rsid w:val="008C0E16"/>
    <w:rsid w:val="008C15E9"/>
    <w:rsid w:val="008C5BA8"/>
    <w:rsid w:val="008C5FED"/>
    <w:rsid w:val="008D1BEE"/>
    <w:rsid w:val="008D2B4B"/>
    <w:rsid w:val="008D46AC"/>
    <w:rsid w:val="008E6FB0"/>
    <w:rsid w:val="008E7443"/>
    <w:rsid w:val="008F393B"/>
    <w:rsid w:val="009006AC"/>
    <w:rsid w:val="0090465B"/>
    <w:rsid w:val="00904CF1"/>
    <w:rsid w:val="009053A4"/>
    <w:rsid w:val="00906B12"/>
    <w:rsid w:val="00907B80"/>
    <w:rsid w:val="00916585"/>
    <w:rsid w:val="009175D9"/>
    <w:rsid w:val="0092406C"/>
    <w:rsid w:val="0092763B"/>
    <w:rsid w:val="00930256"/>
    <w:rsid w:val="009341CB"/>
    <w:rsid w:val="009345B9"/>
    <w:rsid w:val="00940377"/>
    <w:rsid w:val="00941CC8"/>
    <w:rsid w:val="00942034"/>
    <w:rsid w:val="0095027E"/>
    <w:rsid w:val="00950A68"/>
    <w:rsid w:val="00953BCB"/>
    <w:rsid w:val="0095594A"/>
    <w:rsid w:val="00956510"/>
    <w:rsid w:val="00957C34"/>
    <w:rsid w:val="00960864"/>
    <w:rsid w:val="0096219E"/>
    <w:rsid w:val="0097398D"/>
    <w:rsid w:val="0098150C"/>
    <w:rsid w:val="009859F5"/>
    <w:rsid w:val="00987D5A"/>
    <w:rsid w:val="009916B5"/>
    <w:rsid w:val="00991BA5"/>
    <w:rsid w:val="0099372B"/>
    <w:rsid w:val="00997A81"/>
    <w:rsid w:val="009A0B89"/>
    <w:rsid w:val="009A1993"/>
    <w:rsid w:val="009A244B"/>
    <w:rsid w:val="009A3ABF"/>
    <w:rsid w:val="009A4D8B"/>
    <w:rsid w:val="009A7531"/>
    <w:rsid w:val="009B121F"/>
    <w:rsid w:val="009B141B"/>
    <w:rsid w:val="009B45C9"/>
    <w:rsid w:val="009C0EAD"/>
    <w:rsid w:val="009C2672"/>
    <w:rsid w:val="009C4E44"/>
    <w:rsid w:val="009D1D88"/>
    <w:rsid w:val="009D465C"/>
    <w:rsid w:val="009D7807"/>
    <w:rsid w:val="009E1320"/>
    <w:rsid w:val="009E2D13"/>
    <w:rsid w:val="009E6E8A"/>
    <w:rsid w:val="009E795F"/>
    <w:rsid w:val="009F1BB9"/>
    <w:rsid w:val="009F6403"/>
    <w:rsid w:val="00A065DF"/>
    <w:rsid w:val="00A077E0"/>
    <w:rsid w:val="00A14397"/>
    <w:rsid w:val="00A15018"/>
    <w:rsid w:val="00A15CCB"/>
    <w:rsid w:val="00A1640D"/>
    <w:rsid w:val="00A2022E"/>
    <w:rsid w:val="00A205B2"/>
    <w:rsid w:val="00A238FE"/>
    <w:rsid w:val="00A27C78"/>
    <w:rsid w:val="00A33740"/>
    <w:rsid w:val="00A36191"/>
    <w:rsid w:val="00A445FD"/>
    <w:rsid w:val="00A44BCD"/>
    <w:rsid w:val="00A50C35"/>
    <w:rsid w:val="00A53217"/>
    <w:rsid w:val="00A633E3"/>
    <w:rsid w:val="00A63A9E"/>
    <w:rsid w:val="00A654FF"/>
    <w:rsid w:val="00A74214"/>
    <w:rsid w:val="00A770B8"/>
    <w:rsid w:val="00A77D17"/>
    <w:rsid w:val="00A82F85"/>
    <w:rsid w:val="00A90D62"/>
    <w:rsid w:val="00A9187C"/>
    <w:rsid w:val="00A9454B"/>
    <w:rsid w:val="00A97290"/>
    <w:rsid w:val="00AA73B6"/>
    <w:rsid w:val="00AB0FAB"/>
    <w:rsid w:val="00AB1629"/>
    <w:rsid w:val="00AB472F"/>
    <w:rsid w:val="00AC3390"/>
    <w:rsid w:val="00AC3414"/>
    <w:rsid w:val="00AD0701"/>
    <w:rsid w:val="00AD1EFD"/>
    <w:rsid w:val="00AD2D8E"/>
    <w:rsid w:val="00AD3132"/>
    <w:rsid w:val="00AD4500"/>
    <w:rsid w:val="00AD5F80"/>
    <w:rsid w:val="00AD7CEA"/>
    <w:rsid w:val="00AE1AB6"/>
    <w:rsid w:val="00AE1E9A"/>
    <w:rsid w:val="00AE23A0"/>
    <w:rsid w:val="00AE5EF4"/>
    <w:rsid w:val="00AE7D05"/>
    <w:rsid w:val="00AF1A53"/>
    <w:rsid w:val="00B01D7B"/>
    <w:rsid w:val="00B04579"/>
    <w:rsid w:val="00B06175"/>
    <w:rsid w:val="00B213F0"/>
    <w:rsid w:val="00B2474C"/>
    <w:rsid w:val="00B25B3F"/>
    <w:rsid w:val="00B25CDB"/>
    <w:rsid w:val="00B25EFF"/>
    <w:rsid w:val="00B30392"/>
    <w:rsid w:val="00B31662"/>
    <w:rsid w:val="00B33343"/>
    <w:rsid w:val="00B401D9"/>
    <w:rsid w:val="00B40E7E"/>
    <w:rsid w:val="00B414ED"/>
    <w:rsid w:val="00B43901"/>
    <w:rsid w:val="00B517E1"/>
    <w:rsid w:val="00B51D9A"/>
    <w:rsid w:val="00B52E4C"/>
    <w:rsid w:val="00B535A3"/>
    <w:rsid w:val="00B5365D"/>
    <w:rsid w:val="00B6265F"/>
    <w:rsid w:val="00B62EB1"/>
    <w:rsid w:val="00B63140"/>
    <w:rsid w:val="00B6554F"/>
    <w:rsid w:val="00B710A2"/>
    <w:rsid w:val="00B71E67"/>
    <w:rsid w:val="00B73198"/>
    <w:rsid w:val="00B77668"/>
    <w:rsid w:val="00B813BE"/>
    <w:rsid w:val="00B832E3"/>
    <w:rsid w:val="00B842F5"/>
    <w:rsid w:val="00B85131"/>
    <w:rsid w:val="00B85810"/>
    <w:rsid w:val="00B86819"/>
    <w:rsid w:val="00B92344"/>
    <w:rsid w:val="00B9682F"/>
    <w:rsid w:val="00B9745F"/>
    <w:rsid w:val="00B977E7"/>
    <w:rsid w:val="00BA0568"/>
    <w:rsid w:val="00BA089C"/>
    <w:rsid w:val="00BA1760"/>
    <w:rsid w:val="00BA22E4"/>
    <w:rsid w:val="00BA4189"/>
    <w:rsid w:val="00BB0E06"/>
    <w:rsid w:val="00BB6D3C"/>
    <w:rsid w:val="00BC1233"/>
    <w:rsid w:val="00BC75BF"/>
    <w:rsid w:val="00BD1F11"/>
    <w:rsid w:val="00BD3EFE"/>
    <w:rsid w:val="00BD63E1"/>
    <w:rsid w:val="00BE16B6"/>
    <w:rsid w:val="00BE16C8"/>
    <w:rsid w:val="00BE651E"/>
    <w:rsid w:val="00BF2758"/>
    <w:rsid w:val="00BF3331"/>
    <w:rsid w:val="00C00455"/>
    <w:rsid w:val="00C01CA4"/>
    <w:rsid w:val="00C021E4"/>
    <w:rsid w:val="00C0534C"/>
    <w:rsid w:val="00C075E8"/>
    <w:rsid w:val="00C10BF2"/>
    <w:rsid w:val="00C137D7"/>
    <w:rsid w:val="00C17D6F"/>
    <w:rsid w:val="00C212F7"/>
    <w:rsid w:val="00C24921"/>
    <w:rsid w:val="00C27404"/>
    <w:rsid w:val="00C346A0"/>
    <w:rsid w:val="00C40308"/>
    <w:rsid w:val="00C40DA4"/>
    <w:rsid w:val="00C51E8E"/>
    <w:rsid w:val="00C5400A"/>
    <w:rsid w:val="00C54401"/>
    <w:rsid w:val="00C600D0"/>
    <w:rsid w:val="00C63409"/>
    <w:rsid w:val="00C65BBB"/>
    <w:rsid w:val="00C71458"/>
    <w:rsid w:val="00C71E71"/>
    <w:rsid w:val="00C7413E"/>
    <w:rsid w:val="00C74810"/>
    <w:rsid w:val="00C82D59"/>
    <w:rsid w:val="00C8556E"/>
    <w:rsid w:val="00C87008"/>
    <w:rsid w:val="00C875D1"/>
    <w:rsid w:val="00C97246"/>
    <w:rsid w:val="00CA65A0"/>
    <w:rsid w:val="00CA7CCC"/>
    <w:rsid w:val="00CB3BF2"/>
    <w:rsid w:val="00CB3EEF"/>
    <w:rsid w:val="00CB781D"/>
    <w:rsid w:val="00CC1CD4"/>
    <w:rsid w:val="00CC2673"/>
    <w:rsid w:val="00CD0123"/>
    <w:rsid w:val="00CD2B7C"/>
    <w:rsid w:val="00CD35CB"/>
    <w:rsid w:val="00CD4111"/>
    <w:rsid w:val="00CD686F"/>
    <w:rsid w:val="00CD7022"/>
    <w:rsid w:val="00CE41E8"/>
    <w:rsid w:val="00CE43E7"/>
    <w:rsid w:val="00CE7C1A"/>
    <w:rsid w:val="00CF052E"/>
    <w:rsid w:val="00CF1D7D"/>
    <w:rsid w:val="00CF3292"/>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54E4"/>
    <w:rsid w:val="00D26799"/>
    <w:rsid w:val="00D27A7C"/>
    <w:rsid w:val="00D32B3B"/>
    <w:rsid w:val="00D35284"/>
    <w:rsid w:val="00D37A10"/>
    <w:rsid w:val="00D431FD"/>
    <w:rsid w:val="00D438F2"/>
    <w:rsid w:val="00D451BB"/>
    <w:rsid w:val="00D45879"/>
    <w:rsid w:val="00D47497"/>
    <w:rsid w:val="00D47B7D"/>
    <w:rsid w:val="00D52F5A"/>
    <w:rsid w:val="00D53647"/>
    <w:rsid w:val="00D537FA"/>
    <w:rsid w:val="00D542B1"/>
    <w:rsid w:val="00D56975"/>
    <w:rsid w:val="00D6117E"/>
    <w:rsid w:val="00D63343"/>
    <w:rsid w:val="00D6357D"/>
    <w:rsid w:val="00D705FE"/>
    <w:rsid w:val="00D71E68"/>
    <w:rsid w:val="00D8350E"/>
    <w:rsid w:val="00D85CA2"/>
    <w:rsid w:val="00D86B5D"/>
    <w:rsid w:val="00D86D90"/>
    <w:rsid w:val="00D9422D"/>
    <w:rsid w:val="00D94530"/>
    <w:rsid w:val="00D96EB8"/>
    <w:rsid w:val="00D9786D"/>
    <w:rsid w:val="00D97F04"/>
    <w:rsid w:val="00DA148C"/>
    <w:rsid w:val="00DA171D"/>
    <w:rsid w:val="00DA37BB"/>
    <w:rsid w:val="00DA69E0"/>
    <w:rsid w:val="00DA7A7C"/>
    <w:rsid w:val="00DB501F"/>
    <w:rsid w:val="00DB7E0B"/>
    <w:rsid w:val="00DC656F"/>
    <w:rsid w:val="00DD0936"/>
    <w:rsid w:val="00DD0B71"/>
    <w:rsid w:val="00DD6C2B"/>
    <w:rsid w:val="00DD7E6E"/>
    <w:rsid w:val="00DE2584"/>
    <w:rsid w:val="00DE66CA"/>
    <w:rsid w:val="00DF3F17"/>
    <w:rsid w:val="00DF5484"/>
    <w:rsid w:val="00DF69ED"/>
    <w:rsid w:val="00E04DF4"/>
    <w:rsid w:val="00E05CAC"/>
    <w:rsid w:val="00E07A5C"/>
    <w:rsid w:val="00E1103D"/>
    <w:rsid w:val="00E141DA"/>
    <w:rsid w:val="00E17CFC"/>
    <w:rsid w:val="00E2035B"/>
    <w:rsid w:val="00E22D60"/>
    <w:rsid w:val="00E27F66"/>
    <w:rsid w:val="00E31CE6"/>
    <w:rsid w:val="00E3400B"/>
    <w:rsid w:val="00E36F03"/>
    <w:rsid w:val="00E40227"/>
    <w:rsid w:val="00E43E26"/>
    <w:rsid w:val="00E44E59"/>
    <w:rsid w:val="00E462AB"/>
    <w:rsid w:val="00E50D01"/>
    <w:rsid w:val="00E61A4B"/>
    <w:rsid w:val="00E716D1"/>
    <w:rsid w:val="00E74B8A"/>
    <w:rsid w:val="00E7600D"/>
    <w:rsid w:val="00E767CE"/>
    <w:rsid w:val="00E76D34"/>
    <w:rsid w:val="00E80529"/>
    <w:rsid w:val="00E81C88"/>
    <w:rsid w:val="00E83A31"/>
    <w:rsid w:val="00E85BD9"/>
    <w:rsid w:val="00E85F90"/>
    <w:rsid w:val="00E90D7E"/>
    <w:rsid w:val="00E95AA1"/>
    <w:rsid w:val="00EA00CD"/>
    <w:rsid w:val="00EA1B9A"/>
    <w:rsid w:val="00EA291E"/>
    <w:rsid w:val="00EA3DB9"/>
    <w:rsid w:val="00EA4C4B"/>
    <w:rsid w:val="00EA594B"/>
    <w:rsid w:val="00EA5BFB"/>
    <w:rsid w:val="00EB1473"/>
    <w:rsid w:val="00EB6285"/>
    <w:rsid w:val="00EC3F6B"/>
    <w:rsid w:val="00EC54BE"/>
    <w:rsid w:val="00EC78AC"/>
    <w:rsid w:val="00EC7FB3"/>
    <w:rsid w:val="00ED3B17"/>
    <w:rsid w:val="00ED775D"/>
    <w:rsid w:val="00EE02EB"/>
    <w:rsid w:val="00EE09BB"/>
    <w:rsid w:val="00EE1DA9"/>
    <w:rsid w:val="00EE5788"/>
    <w:rsid w:val="00EE7ACB"/>
    <w:rsid w:val="00F015CE"/>
    <w:rsid w:val="00F034E3"/>
    <w:rsid w:val="00F04C47"/>
    <w:rsid w:val="00F06588"/>
    <w:rsid w:val="00F06F48"/>
    <w:rsid w:val="00F12185"/>
    <w:rsid w:val="00F13C1A"/>
    <w:rsid w:val="00F1410E"/>
    <w:rsid w:val="00F145E6"/>
    <w:rsid w:val="00F203B1"/>
    <w:rsid w:val="00F2133D"/>
    <w:rsid w:val="00F23BDE"/>
    <w:rsid w:val="00F23C8E"/>
    <w:rsid w:val="00F26058"/>
    <w:rsid w:val="00F260AF"/>
    <w:rsid w:val="00F27DE2"/>
    <w:rsid w:val="00F3234C"/>
    <w:rsid w:val="00F331CD"/>
    <w:rsid w:val="00F34C67"/>
    <w:rsid w:val="00F412AA"/>
    <w:rsid w:val="00F41ABE"/>
    <w:rsid w:val="00F44DC1"/>
    <w:rsid w:val="00F574A3"/>
    <w:rsid w:val="00F640BF"/>
    <w:rsid w:val="00F646DE"/>
    <w:rsid w:val="00F7025C"/>
    <w:rsid w:val="00F711E1"/>
    <w:rsid w:val="00F716A8"/>
    <w:rsid w:val="00F7245B"/>
    <w:rsid w:val="00F81213"/>
    <w:rsid w:val="00F82E80"/>
    <w:rsid w:val="00F93CF9"/>
    <w:rsid w:val="00F955E1"/>
    <w:rsid w:val="00F96C7C"/>
    <w:rsid w:val="00FA490A"/>
    <w:rsid w:val="00FB0BBF"/>
    <w:rsid w:val="00FB1AD7"/>
    <w:rsid w:val="00FB3A56"/>
    <w:rsid w:val="00FC03F7"/>
    <w:rsid w:val="00FC0EF0"/>
    <w:rsid w:val="00FC31E9"/>
    <w:rsid w:val="00FC53F9"/>
    <w:rsid w:val="00FC584D"/>
    <w:rsid w:val="00FD016B"/>
    <w:rsid w:val="00FD3C37"/>
    <w:rsid w:val="00FD46F9"/>
    <w:rsid w:val="00FD4B54"/>
    <w:rsid w:val="00FD6C80"/>
    <w:rsid w:val="00FE070C"/>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0614CF2"/>
  <w15:docId w15:val="{AB738751-F1A6-4F40-97C8-3842F9C2F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2"/>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3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2B43B-5CB8-5F47-A94C-EE05D7C0A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110</TotalTime>
  <Pages>11</Pages>
  <Words>5082</Words>
  <Characters>28972</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40</cp:revision>
  <dcterms:created xsi:type="dcterms:W3CDTF">2020-01-12T21:30:00Z</dcterms:created>
  <dcterms:modified xsi:type="dcterms:W3CDTF">2020-05-28T16:29:00Z</dcterms:modified>
</cp:coreProperties>
</file>